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176" w:tblpY="361"/>
        <w:tblW w:w="11307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/>
      </w:tblPr>
      <w:tblGrid>
        <w:gridCol w:w="11307"/>
      </w:tblGrid>
      <w:tr w:rsidR="00C01B14" w:rsidRPr="007125B2">
        <w:trPr>
          <w:trHeight w:val="1929"/>
        </w:trPr>
        <w:tc>
          <w:tcPr>
            <w:tcW w:w="11307" w:type="dxa"/>
            <w:tcBorders>
              <w:top w:val="dashDotStroked" w:sz="24" w:space="0" w:color="auto"/>
              <w:bottom w:val="dashDotStroked" w:sz="24" w:space="0" w:color="auto"/>
            </w:tcBorders>
          </w:tcPr>
          <w:p w:rsidR="00C01B14" w:rsidRPr="007125B2" w:rsidRDefault="00C01B14" w:rsidP="00CA25B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9020"/>
              </w:tabs>
              <w:rPr>
                <w:b/>
                <w:bCs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s1026" type="#_x0000_t75" alt="3" style="position:absolute;margin-left:252.75pt;margin-top:6pt;width:50.25pt;height:36pt;z-index:-251666432;visibility:visible">
                  <v:imagedata r:id="rId4" o:title=""/>
                </v:shape>
              </w:pict>
            </w:r>
            <w:r w:rsidRPr="007125B2">
              <w:rPr>
                <w:b/>
                <w:bCs/>
              </w:rPr>
              <w:t>Adı Soyadı:</w:t>
            </w:r>
            <w:r w:rsidRPr="007125B2">
              <w:rPr>
                <w:b/>
                <w:bCs/>
              </w:rPr>
              <w:tab/>
            </w:r>
            <w:r w:rsidRPr="007125B2">
              <w:rPr>
                <w:b/>
                <w:bCs/>
              </w:rPr>
              <w:tab/>
              <w:t xml:space="preserve">                                                                                                                       Tarih: </w:t>
            </w:r>
          </w:p>
          <w:p w:rsidR="00C01B14" w:rsidRPr="007125B2" w:rsidRDefault="00C01B14" w:rsidP="00CA25B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9020"/>
              </w:tabs>
              <w:rPr>
                <w:b/>
                <w:bCs/>
              </w:rPr>
            </w:pPr>
            <w:r w:rsidRPr="007125B2">
              <w:rPr>
                <w:b/>
                <w:bCs/>
              </w:rPr>
              <w:t>Sınıfı: 5/</w:t>
            </w:r>
          </w:p>
          <w:p w:rsidR="00C01B14" w:rsidRPr="007125B2" w:rsidRDefault="00C01B14" w:rsidP="00CA25B1">
            <w:pPr>
              <w:tabs>
                <w:tab w:val="left" w:pos="9020"/>
              </w:tabs>
              <w:rPr>
                <w:b/>
                <w:bCs/>
              </w:rPr>
            </w:pPr>
            <w:r w:rsidRPr="007125B2">
              <w:rPr>
                <w:b/>
                <w:bCs/>
              </w:rPr>
              <w:t>No:                                                                                                                                                        Aldığı Not:</w:t>
            </w:r>
          </w:p>
          <w:p w:rsidR="00C01B14" w:rsidRPr="007125B2" w:rsidRDefault="00C01B14" w:rsidP="00CA25B1">
            <w:pPr>
              <w:tabs>
                <w:tab w:val="left" w:pos="9020"/>
              </w:tabs>
              <w:rPr>
                <w:b/>
                <w:bCs/>
              </w:rPr>
            </w:pPr>
          </w:p>
          <w:p w:rsidR="00C01B14" w:rsidRPr="007125B2" w:rsidRDefault="00C01B14" w:rsidP="00CA25B1">
            <w:pPr>
              <w:jc w:val="center"/>
              <w:rPr>
                <w:b/>
                <w:bCs/>
              </w:rPr>
            </w:pPr>
          </w:p>
          <w:p w:rsidR="00C01B14" w:rsidRPr="007125B2" w:rsidRDefault="00C01B14" w:rsidP="00CA25B1">
            <w:pPr>
              <w:jc w:val="center"/>
              <w:rPr>
                <w:b/>
                <w:bCs/>
              </w:rPr>
            </w:pPr>
            <w:r w:rsidRPr="007125B2">
              <w:rPr>
                <w:b/>
                <w:bCs/>
              </w:rPr>
              <w:t>201</w:t>
            </w:r>
            <w:r>
              <w:rPr>
                <w:b/>
                <w:bCs/>
              </w:rPr>
              <w:t>..</w:t>
            </w:r>
            <w:r w:rsidRPr="007125B2">
              <w:rPr>
                <w:b/>
                <w:bCs/>
              </w:rPr>
              <w:t>–201</w:t>
            </w:r>
            <w:r>
              <w:rPr>
                <w:b/>
                <w:bCs/>
              </w:rPr>
              <w:t>..</w:t>
            </w:r>
            <w:r w:rsidRPr="007125B2">
              <w:rPr>
                <w:b/>
                <w:bCs/>
              </w:rPr>
              <w:t xml:space="preserve"> EĞİTİM - </w:t>
            </w:r>
            <w:r>
              <w:rPr>
                <w:b/>
                <w:bCs/>
              </w:rPr>
              <w:t>…………..</w:t>
            </w:r>
            <w:r w:rsidRPr="007125B2">
              <w:rPr>
                <w:b/>
                <w:bCs/>
              </w:rPr>
              <w:t xml:space="preserve"> ORTAOKULU </w:t>
            </w:r>
          </w:p>
          <w:p w:rsidR="00C01B14" w:rsidRPr="007125B2" w:rsidRDefault="00C01B14" w:rsidP="00CA25B1">
            <w:pPr>
              <w:jc w:val="center"/>
              <w:rPr>
                <w:b/>
                <w:bCs/>
              </w:rPr>
            </w:pPr>
            <w:r w:rsidRPr="007125B2">
              <w:rPr>
                <w:b/>
                <w:bCs/>
              </w:rPr>
              <w:t>5. SINIF FEN BİLİMLERİ DERSİ 1. DÖNEM 2. YAZILI SORULARI</w:t>
            </w:r>
          </w:p>
        </w:tc>
      </w:tr>
    </w:tbl>
    <w:p w:rsidR="00C01B14" w:rsidRPr="007125B2" w:rsidRDefault="00C01B14" w:rsidP="005F5A71">
      <w:pPr>
        <w:spacing w:after="120"/>
        <w:rPr>
          <w:b/>
          <w:bCs/>
        </w:rPr>
      </w:pPr>
    </w:p>
    <w:p w:rsidR="00C01B14" w:rsidRPr="007125B2" w:rsidRDefault="00C01B14" w:rsidP="005F5A71">
      <w:pPr>
        <w:spacing w:after="120"/>
        <w:rPr>
          <w:b/>
          <w:bCs/>
        </w:rPr>
      </w:pPr>
      <w:r w:rsidRPr="007125B2">
        <w:rPr>
          <w:b/>
          <w:bCs/>
        </w:rPr>
        <w:t>A)  Aşağıdaki cümlelerin başına doğru ise ‘D’, yanlış ise ‘Y’ harfini yazınız.</w:t>
      </w:r>
      <w:r>
        <w:rPr>
          <w:b/>
          <w:bCs/>
        </w:rPr>
        <w:t xml:space="preserve"> (8</w:t>
      </w:r>
      <w:r w:rsidRPr="007125B2">
        <w:rPr>
          <w:b/>
          <w:bCs/>
        </w:rPr>
        <w:t xml:space="preserve">x2 = </w:t>
      </w:r>
      <w:r>
        <w:rPr>
          <w:b/>
          <w:bCs/>
        </w:rPr>
        <w:t>16</w:t>
      </w:r>
      <w:r w:rsidRPr="007125B2">
        <w:rPr>
          <w:b/>
          <w:bCs/>
        </w:rPr>
        <w:t xml:space="preserve"> Puan)</w:t>
      </w:r>
    </w:p>
    <w:p w:rsidR="00C01B14" w:rsidRPr="007125B2" w:rsidRDefault="00C01B14" w:rsidP="005F5A71">
      <w:r w:rsidRPr="007125B2">
        <w:rPr>
          <w:b/>
          <w:bCs/>
        </w:rPr>
        <w:t xml:space="preserve">(……) </w:t>
      </w:r>
      <w:r w:rsidRPr="007125B2">
        <w:t>Kuvvetin birimi Newton’dur.</w:t>
      </w:r>
    </w:p>
    <w:p w:rsidR="00C01B14" w:rsidRPr="007125B2" w:rsidRDefault="00C01B14" w:rsidP="005F5A71">
      <w:r w:rsidRPr="007125B2">
        <w:rPr>
          <w:b/>
          <w:bCs/>
        </w:rPr>
        <w:t xml:space="preserve">(……) </w:t>
      </w:r>
      <w:r w:rsidRPr="007125B2">
        <w:t>Akciğerlerimiz karbondioksit ve su buharını soluk vererek dışarı atılmasını sağlar.</w:t>
      </w:r>
    </w:p>
    <w:p w:rsidR="00C01B14" w:rsidRPr="007125B2" w:rsidRDefault="00C01B14" w:rsidP="005F5A71">
      <w:r w:rsidRPr="007125B2">
        <w:rPr>
          <w:b/>
          <w:bCs/>
        </w:rPr>
        <w:t xml:space="preserve">(……) </w:t>
      </w:r>
      <w:r w:rsidRPr="007125B2">
        <w:t>Su ve mineraller sadece sebze ve meyvede bulunur.</w:t>
      </w:r>
    </w:p>
    <w:p w:rsidR="00C01B14" w:rsidRPr="007125B2" w:rsidRDefault="00C01B14" w:rsidP="005F5A71">
      <w:r w:rsidRPr="007125B2">
        <w:rPr>
          <w:b/>
          <w:bCs/>
        </w:rPr>
        <w:t xml:space="preserve">(……) </w:t>
      </w:r>
      <w:r w:rsidRPr="007125B2">
        <w:t>Sürtünme kuvvetinin hayatımıza hem kolaylıkları hem de zorlukları vardır.</w:t>
      </w:r>
      <w:r w:rsidRPr="007125B2">
        <w:tab/>
      </w:r>
    </w:p>
    <w:p w:rsidR="00C01B14" w:rsidRPr="007125B2" w:rsidRDefault="00C01B14" w:rsidP="005F5A71">
      <w:r w:rsidRPr="007125B2">
        <w:tab/>
      </w:r>
    </w:p>
    <w:p w:rsidR="00C01B14" w:rsidRPr="007125B2" w:rsidRDefault="00C01B14" w:rsidP="005F5A71">
      <w:r w:rsidRPr="007125B2">
        <w:rPr>
          <w:b/>
          <w:bCs/>
        </w:rPr>
        <w:t xml:space="preserve">(……) </w:t>
      </w:r>
      <w:r w:rsidRPr="007125B2">
        <w:t>Sürtünme kuvveti cisimlerin hareketini kolaylaştırır.</w:t>
      </w:r>
      <w:r w:rsidRPr="007125B2">
        <w:tab/>
      </w:r>
    </w:p>
    <w:p w:rsidR="00C01B14" w:rsidRPr="007125B2" w:rsidRDefault="00C01B14" w:rsidP="005F5A71">
      <w:r w:rsidRPr="007125B2">
        <w:rPr>
          <w:b/>
          <w:bCs/>
        </w:rPr>
        <w:t xml:space="preserve">(……) </w:t>
      </w:r>
      <w:r w:rsidRPr="007125B2">
        <w:t>Kuvvet dinanometre ile ölçülür.</w:t>
      </w:r>
    </w:p>
    <w:p w:rsidR="00C01B14" w:rsidRPr="007125B2" w:rsidRDefault="00C01B14" w:rsidP="005F5A71">
      <w:r w:rsidRPr="007125B2">
        <w:rPr>
          <w:b/>
          <w:bCs/>
        </w:rPr>
        <w:t xml:space="preserve"> (……) </w:t>
      </w:r>
      <w:r w:rsidRPr="007125B2">
        <w:t xml:space="preserve">Kalemle yazı yazmamızı sağlayan sürtünme kuvvetidir. </w:t>
      </w:r>
    </w:p>
    <w:p w:rsidR="00C01B14" w:rsidRPr="007125B2" w:rsidRDefault="00C01B14" w:rsidP="005F5A71">
      <w:pPr>
        <w:spacing w:after="120"/>
      </w:pPr>
      <w:r w:rsidRPr="007125B2">
        <w:rPr>
          <w:b/>
          <w:bCs/>
        </w:rPr>
        <w:t xml:space="preserve">(……) </w:t>
      </w:r>
      <w:r w:rsidRPr="007125B2">
        <w:t>Sürtünme kuvveti temas gerektiren kuvvettir.</w:t>
      </w:r>
    </w:p>
    <w:p w:rsidR="00C01B14" w:rsidRPr="007125B2" w:rsidRDefault="00C01B14"/>
    <w:p w:rsidR="00C01B14" w:rsidRPr="007125B2" w:rsidRDefault="00C01B14"/>
    <w:p w:rsidR="00C01B14" w:rsidRPr="007125B2" w:rsidRDefault="00C01B14" w:rsidP="0030119F">
      <w:pPr>
        <w:spacing w:after="120"/>
        <w:jc w:val="both"/>
        <w:rPr>
          <w:b/>
          <w:bCs/>
        </w:rPr>
      </w:pPr>
      <w:r w:rsidRPr="007125B2">
        <w:rPr>
          <w:b/>
          <w:bCs/>
        </w:rPr>
        <w:t xml:space="preserve">B) Aşağıda parantez içinde verilen kelimeleri uygun boşluklara yazınız. </w:t>
      </w:r>
      <w:r>
        <w:rPr>
          <w:b/>
          <w:bCs/>
        </w:rPr>
        <w:t>8x2</w:t>
      </w:r>
      <w:r w:rsidRPr="007125B2">
        <w:rPr>
          <w:b/>
          <w:bCs/>
        </w:rPr>
        <w:t xml:space="preserve"> = </w:t>
      </w:r>
      <w:r>
        <w:rPr>
          <w:b/>
          <w:bCs/>
        </w:rPr>
        <w:t>16</w:t>
      </w:r>
      <w:r w:rsidRPr="007125B2">
        <w:rPr>
          <w:b/>
          <w:bCs/>
        </w:rPr>
        <w:t xml:space="preserve"> Puan)</w:t>
      </w:r>
    </w:p>
    <w:p w:rsidR="00C01B14" w:rsidRPr="007125B2" w:rsidRDefault="00C01B14" w:rsidP="0030119F">
      <w:pPr>
        <w:spacing w:after="120"/>
        <w:jc w:val="both"/>
        <w:rPr>
          <w:b/>
          <w:bCs/>
        </w:rPr>
      </w:pPr>
      <w:r w:rsidRPr="007125B2">
        <w:t xml:space="preserve"> (</w:t>
      </w:r>
      <w:r w:rsidRPr="007125B2">
        <w:rPr>
          <w:b/>
          <w:bCs/>
        </w:rPr>
        <w:t>Esnek cisim</w:t>
      </w:r>
      <w:r>
        <w:rPr>
          <w:b/>
          <w:bCs/>
        </w:rPr>
        <w:t xml:space="preserve"> </w:t>
      </w:r>
      <w:r w:rsidRPr="007125B2">
        <w:rPr>
          <w:b/>
          <w:bCs/>
        </w:rPr>
        <w:t xml:space="preserve">–- Direnç - Kesici dişler - Şekil - Yay - Ağız – Proteinler – Sünger) </w:t>
      </w:r>
    </w:p>
    <w:p w:rsidR="00C01B14" w:rsidRPr="007125B2" w:rsidRDefault="00C01B14" w:rsidP="0030119F">
      <w:pPr>
        <w:spacing w:after="120"/>
        <w:jc w:val="both"/>
      </w:pPr>
      <w:r w:rsidRPr="007125B2">
        <w:t>Sindirim ……………………….başlar.</w:t>
      </w:r>
    </w:p>
    <w:p w:rsidR="00C01B14" w:rsidRPr="007125B2" w:rsidRDefault="00C01B14" w:rsidP="0030119F">
      <w:pPr>
        <w:spacing w:after="120"/>
        <w:jc w:val="both"/>
      </w:pPr>
      <w:r w:rsidRPr="007125B2">
        <w:rPr>
          <w:b/>
          <w:bCs/>
        </w:rPr>
        <w:t xml:space="preserve"> </w:t>
      </w:r>
      <w:r w:rsidRPr="007125B2">
        <w:t>………………………….vücudumuzda yapıcı ve onarıcı görev yapar.</w:t>
      </w:r>
    </w:p>
    <w:p w:rsidR="00C01B14" w:rsidRPr="007125B2" w:rsidRDefault="00C01B14" w:rsidP="0030119F">
      <w:pPr>
        <w:spacing w:after="120"/>
        <w:jc w:val="both"/>
      </w:pPr>
      <w:r w:rsidRPr="007125B2">
        <w:t>……………………......besinleri ısırarak, koparmamızı sağlar.</w:t>
      </w:r>
    </w:p>
    <w:p w:rsidR="00C01B14" w:rsidRPr="007125B2" w:rsidRDefault="00C01B14" w:rsidP="0030119F">
      <w:pPr>
        <w:jc w:val="both"/>
      </w:pPr>
      <w:r w:rsidRPr="007125B2">
        <w:t>Bir maddeye kuvvet uygulandığında şekli değişiyorsa, kuvvet ortamdan kaldırıldığında ise eski haline gelen maddelere ………………………………..denir.</w:t>
      </w:r>
    </w:p>
    <w:p w:rsidR="00C01B14" w:rsidRPr="007125B2" w:rsidRDefault="00C01B14" w:rsidP="0030119F">
      <w:pPr>
        <w:jc w:val="both"/>
      </w:pPr>
      <w:r w:rsidRPr="007125B2">
        <w:t>…………………ve………………….esnek cisimlere örnektir.</w:t>
      </w:r>
    </w:p>
    <w:p w:rsidR="00C01B14" w:rsidRPr="007125B2" w:rsidRDefault="00C01B14" w:rsidP="00DA72B2">
      <w:pPr>
        <w:spacing w:before="120" w:after="120"/>
        <w:jc w:val="both"/>
      </w:pPr>
      <w:r w:rsidRPr="007125B2">
        <w:t>Kuvvet cisimlerde………………………..değişikliği meydana getirebilir.</w:t>
      </w:r>
    </w:p>
    <w:p w:rsidR="00C01B14" w:rsidRPr="007125B2" w:rsidRDefault="00C01B14" w:rsidP="0030119F">
      <w:pPr>
        <w:jc w:val="both"/>
      </w:pPr>
      <w:r w:rsidRPr="007125B2">
        <w:t>Hava ve su da cisimlere…….……………….. kuvveti uygular.</w:t>
      </w:r>
    </w:p>
    <w:p w:rsidR="00C01B14" w:rsidRPr="007125B2" w:rsidRDefault="00C01B14" w:rsidP="005F5A71">
      <w:pPr>
        <w:spacing w:after="100" w:afterAutospacing="1"/>
        <w:jc w:val="both"/>
        <w:rPr>
          <w:b/>
          <w:bCs/>
        </w:rPr>
      </w:pPr>
    </w:p>
    <w:p w:rsidR="00C01B14" w:rsidRPr="007125B2" w:rsidRDefault="00C01B14" w:rsidP="005F5A71">
      <w:pPr>
        <w:spacing w:after="100" w:afterAutospacing="1"/>
        <w:jc w:val="both"/>
        <w:rPr>
          <w:b/>
          <w:bCs/>
        </w:rPr>
      </w:pPr>
    </w:p>
    <w:p w:rsidR="00C01B14" w:rsidRPr="007125B2" w:rsidRDefault="00C01B14" w:rsidP="005F5A71">
      <w:pPr>
        <w:spacing w:after="120"/>
        <w:jc w:val="both"/>
        <w:rPr>
          <w:b/>
          <w:bCs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18.35pt;margin-top:99.15pt;width:0;height:669pt;z-index:251664384" o:connectortype="straight"/>
        </w:pict>
      </w:r>
    </w:p>
    <w:p w:rsidR="00C01B14" w:rsidRPr="007125B2" w:rsidRDefault="00C01B14" w:rsidP="005F5A71">
      <w:pPr>
        <w:spacing w:after="120"/>
        <w:jc w:val="both"/>
        <w:rPr>
          <w:b/>
          <w:bCs/>
        </w:rPr>
      </w:pPr>
      <w:r w:rsidRPr="007125B2">
        <w:rPr>
          <w:b/>
          <w:bCs/>
        </w:rPr>
        <w:t>C) Aşağıda verilen çoktan seçmeli soruları yanıtlayınız. (15x4 = 60 Puan)</w:t>
      </w:r>
    </w:p>
    <w:p w:rsidR="00C01B14" w:rsidRPr="007125B2" w:rsidRDefault="00C01B14" w:rsidP="005F5A71">
      <w:pPr>
        <w:pStyle w:val="NoSpacing"/>
        <w:spacing w:before="120" w:after="120"/>
        <w:jc w:val="both"/>
        <w:rPr>
          <w:sz w:val="24"/>
          <w:szCs w:val="24"/>
        </w:rPr>
      </w:pPr>
      <w:r w:rsidRPr="007125B2">
        <w:rPr>
          <w:b/>
          <w:bCs/>
          <w:sz w:val="24"/>
          <w:szCs w:val="24"/>
        </w:rPr>
        <w:t>1- Sürtünme kuvveti ile ilgili olarak aşağıda verilenlerden hangisi yanlıştır?</w:t>
      </w:r>
    </w:p>
    <w:p w:rsidR="00C01B14" w:rsidRPr="007125B2" w:rsidRDefault="00C01B14" w:rsidP="005F5A71">
      <w:pPr>
        <w:pStyle w:val="NoSpacing"/>
        <w:jc w:val="both"/>
        <w:rPr>
          <w:sz w:val="24"/>
          <w:szCs w:val="24"/>
        </w:rPr>
      </w:pPr>
      <w:r w:rsidRPr="007125B2">
        <w:rPr>
          <w:b/>
          <w:bCs/>
          <w:sz w:val="24"/>
          <w:szCs w:val="24"/>
        </w:rPr>
        <w:t>A)</w:t>
      </w:r>
      <w:r w:rsidRPr="007125B2">
        <w:rPr>
          <w:sz w:val="24"/>
          <w:szCs w:val="24"/>
        </w:rPr>
        <w:t xml:space="preserve"> Sürtünme kuvveti, temas gerektiren kuvvettir.</w:t>
      </w:r>
    </w:p>
    <w:p w:rsidR="00C01B14" w:rsidRPr="007125B2" w:rsidRDefault="00C01B14" w:rsidP="005F5A71">
      <w:pPr>
        <w:pStyle w:val="NoSpacing"/>
        <w:jc w:val="both"/>
        <w:rPr>
          <w:sz w:val="24"/>
          <w:szCs w:val="24"/>
        </w:rPr>
      </w:pPr>
      <w:r w:rsidRPr="007125B2">
        <w:rPr>
          <w:b/>
          <w:bCs/>
          <w:sz w:val="24"/>
          <w:szCs w:val="24"/>
        </w:rPr>
        <w:t>B)</w:t>
      </w:r>
      <w:r w:rsidRPr="007125B2">
        <w:rPr>
          <w:sz w:val="24"/>
          <w:szCs w:val="24"/>
        </w:rPr>
        <w:t xml:space="preserve"> Sürtünme kuvvetinin hareketleri zıt yöndedir.</w:t>
      </w:r>
    </w:p>
    <w:p w:rsidR="00C01B14" w:rsidRPr="007125B2" w:rsidRDefault="00C01B14" w:rsidP="005F5A71">
      <w:pPr>
        <w:pStyle w:val="NoSpacing"/>
        <w:jc w:val="both"/>
        <w:rPr>
          <w:sz w:val="24"/>
          <w:szCs w:val="24"/>
        </w:rPr>
      </w:pPr>
      <w:r w:rsidRPr="007125B2">
        <w:rPr>
          <w:b/>
          <w:bCs/>
          <w:sz w:val="24"/>
          <w:szCs w:val="24"/>
        </w:rPr>
        <w:t>C)</w:t>
      </w:r>
      <w:r w:rsidRPr="007125B2">
        <w:rPr>
          <w:sz w:val="24"/>
          <w:szCs w:val="24"/>
        </w:rPr>
        <w:t xml:space="preserve"> Sürtünme harekete etki etmez.</w:t>
      </w:r>
    </w:p>
    <w:p w:rsidR="00C01B14" w:rsidRPr="007125B2" w:rsidRDefault="00C01B14" w:rsidP="005F5A71">
      <w:pPr>
        <w:pStyle w:val="NoSpacing"/>
        <w:jc w:val="both"/>
        <w:rPr>
          <w:sz w:val="24"/>
          <w:szCs w:val="24"/>
        </w:rPr>
      </w:pPr>
      <w:r w:rsidRPr="007125B2">
        <w:rPr>
          <w:b/>
          <w:bCs/>
          <w:sz w:val="24"/>
          <w:szCs w:val="24"/>
        </w:rPr>
        <w:t>D)</w:t>
      </w:r>
      <w:r w:rsidRPr="007125B2">
        <w:rPr>
          <w:sz w:val="24"/>
          <w:szCs w:val="24"/>
        </w:rPr>
        <w:t xml:space="preserve"> Sürtünme kuvveti arttıkça hareket zorlaşır.</w:t>
      </w:r>
    </w:p>
    <w:p w:rsidR="00C01B14" w:rsidRPr="007125B2" w:rsidRDefault="00C01B14"/>
    <w:p w:rsidR="00C01B14" w:rsidRPr="007125B2" w:rsidRDefault="00C01B14">
      <w:pPr>
        <w:rPr>
          <w:b/>
          <w:bCs/>
        </w:rPr>
      </w:pPr>
    </w:p>
    <w:p w:rsidR="00C01B14" w:rsidRPr="007125B2" w:rsidRDefault="00C01B14">
      <w:r>
        <w:rPr>
          <w:noProof/>
        </w:rPr>
        <w:pict>
          <v:shape id="Resim 4" o:spid="_x0000_s1028" type="#_x0000_t75" style="position:absolute;margin-left:18pt;margin-top:8.2pt;width:84pt;height:41.25pt;z-index:-251665408;visibility:visible">
            <v:imagedata r:id="rId5" o:title=""/>
          </v:shape>
        </w:pict>
      </w:r>
      <w:r>
        <w:rPr>
          <w:noProof/>
        </w:rPr>
        <w:pict>
          <v:shape id="Resim 7" o:spid="_x0000_s1029" type="#_x0000_t75" style="position:absolute;margin-left:174.4pt;margin-top:1.65pt;width:60.75pt;height:50.25pt;z-index:-251664384;visibility:visible">
            <v:imagedata r:id="rId6" o:title=""/>
          </v:shape>
        </w:pict>
      </w:r>
      <w:r w:rsidRPr="007125B2">
        <w:rPr>
          <w:b/>
          <w:bCs/>
        </w:rPr>
        <w:t xml:space="preserve">2- </w:t>
      </w:r>
    </w:p>
    <w:p w:rsidR="00C01B14" w:rsidRPr="007125B2" w:rsidRDefault="00C01B14"/>
    <w:p w:rsidR="00C01B14" w:rsidRPr="007125B2" w:rsidRDefault="00C01B14"/>
    <w:p w:rsidR="00C01B14" w:rsidRDefault="00C01B14" w:rsidP="00DA72B2">
      <w:pPr>
        <w:tabs>
          <w:tab w:val="center" w:pos="5386"/>
        </w:tabs>
      </w:pPr>
      <w:r>
        <w:rPr>
          <w:noProof/>
        </w:rPr>
        <w:pict>
          <v:shape id="_x0000_s1030" type="#_x0000_t32" style="position:absolute;margin-left:102.4pt;margin-top:4.95pt;width:141.75pt;height:0;z-index:251653120" o:connectortype="straight"/>
        </w:pict>
      </w:r>
      <w:r>
        <w:tab/>
      </w:r>
    </w:p>
    <w:p w:rsidR="00C01B14" w:rsidRDefault="00C01B14" w:rsidP="00DA72B2">
      <w:pPr>
        <w:tabs>
          <w:tab w:val="center" w:pos="5386"/>
        </w:tabs>
      </w:pPr>
    </w:p>
    <w:p w:rsidR="00C01B14" w:rsidRDefault="00C01B14" w:rsidP="00DA72B2">
      <w:pPr>
        <w:tabs>
          <w:tab w:val="center" w:pos="5386"/>
        </w:tabs>
      </w:pPr>
    </w:p>
    <w:p w:rsidR="00C01B14" w:rsidRDefault="00C01B14" w:rsidP="00DA72B2">
      <w:pPr>
        <w:tabs>
          <w:tab w:val="center" w:pos="5386"/>
        </w:tabs>
      </w:pPr>
    </w:p>
    <w:p w:rsidR="00C01B14" w:rsidRDefault="00C01B14" w:rsidP="00DA72B2">
      <w:pPr>
        <w:tabs>
          <w:tab w:val="center" w:pos="5386"/>
        </w:tabs>
      </w:pPr>
    </w:p>
    <w:p w:rsidR="00C01B14" w:rsidRPr="007125B2" w:rsidRDefault="00C01B14" w:rsidP="00DA72B2">
      <w:pPr>
        <w:tabs>
          <w:tab w:val="center" w:pos="5386"/>
        </w:tabs>
      </w:pPr>
    </w:p>
    <w:p w:rsidR="00C01B14" w:rsidRPr="007125B2" w:rsidRDefault="00C01B14" w:rsidP="005F5A71">
      <w:pPr>
        <w:pStyle w:val="NoSpacing"/>
        <w:spacing w:after="120"/>
        <w:jc w:val="both"/>
        <w:rPr>
          <w:sz w:val="24"/>
          <w:szCs w:val="24"/>
        </w:rPr>
      </w:pPr>
      <w:r w:rsidRPr="007125B2">
        <w:rPr>
          <w:b/>
          <w:bCs/>
          <w:sz w:val="24"/>
          <w:szCs w:val="24"/>
        </w:rPr>
        <w:t>Yukarıdaki resimde araba takozdan bırakılınca 82 cm yol almıştır. Bu oyuncak arabanın daha uzağa gitmesi için aşağıdakilerden hangisi yapılabilir?</w:t>
      </w:r>
    </w:p>
    <w:p w:rsidR="00C01B14" w:rsidRPr="007125B2" w:rsidRDefault="00C01B14" w:rsidP="005F5A71">
      <w:pPr>
        <w:pStyle w:val="NoSpacing"/>
        <w:jc w:val="both"/>
        <w:rPr>
          <w:sz w:val="24"/>
          <w:szCs w:val="24"/>
        </w:rPr>
      </w:pPr>
      <w:r w:rsidRPr="007125B2">
        <w:rPr>
          <w:b/>
          <w:bCs/>
          <w:sz w:val="24"/>
          <w:szCs w:val="24"/>
        </w:rPr>
        <w:t>A)</w:t>
      </w:r>
      <w:r w:rsidRPr="007125B2">
        <w:rPr>
          <w:sz w:val="24"/>
          <w:szCs w:val="24"/>
        </w:rPr>
        <w:t xml:space="preserve"> Yüzeyi kayganlaştırarak yağlanabilir. </w:t>
      </w:r>
    </w:p>
    <w:p w:rsidR="00C01B14" w:rsidRPr="007125B2" w:rsidRDefault="00C01B14" w:rsidP="005F5A71">
      <w:pPr>
        <w:pStyle w:val="NoSpacing"/>
        <w:jc w:val="both"/>
        <w:rPr>
          <w:sz w:val="24"/>
          <w:szCs w:val="24"/>
        </w:rPr>
      </w:pPr>
      <w:r w:rsidRPr="007125B2">
        <w:rPr>
          <w:b/>
          <w:bCs/>
          <w:sz w:val="24"/>
          <w:szCs w:val="24"/>
        </w:rPr>
        <w:t>B)</w:t>
      </w:r>
      <w:r w:rsidRPr="007125B2">
        <w:rPr>
          <w:sz w:val="24"/>
          <w:szCs w:val="24"/>
        </w:rPr>
        <w:t xml:space="preserve"> Arabanın yönü değiştirilebilir.</w:t>
      </w:r>
    </w:p>
    <w:p w:rsidR="00C01B14" w:rsidRPr="007125B2" w:rsidRDefault="00C01B14" w:rsidP="005F5A71">
      <w:pPr>
        <w:pStyle w:val="NoSpacing"/>
        <w:jc w:val="both"/>
        <w:rPr>
          <w:sz w:val="24"/>
          <w:szCs w:val="24"/>
        </w:rPr>
      </w:pPr>
      <w:r w:rsidRPr="007125B2">
        <w:rPr>
          <w:b/>
          <w:bCs/>
          <w:sz w:val="24"/>
          <w:szCs w:val="24"/>
        </w:rPr>
        <w:t>C)</w:t>
      </w:r>
      <w:r w:rsidRPr="007125B2">
        <w:rPr>
          <w:sz w:val="24"/>
          <w:szCs w:val="24"/>
        </w:rPr>
        <w:t xml:space="preserve"> Yüzeyin üzerine bal dökülebilir.</w:t>
      </w:r>
    </w:p>
    <w:p w:rsidR="00C01B14" w:rsidRPr="007125B2" w:rsidRDefault="00C01B14" w:rsidP="005F5A71">
      <w:pPr>
        <w:pStyle w:val="NoSpacing"/>
        <w:jc w:val="both"/>
        <w:rPr>
          <w:sz w:val="24"/>
          <w:szCs w:val="24"/>
        </w:rPr>
      </w:pPr>
      <w:r w:rsidRPr="007125B2">
        <w:rPr>
          <w:b/>
          <w:bCs/>
          <w:sz w:val="24"/>
          <w:szCs w:val="24"/>
        </w:rPr>
        <w:t>D)</w:t>
      </w:r>
      <w:r w:rsidRPr="007125B2">
        <w:rPr>
          <w:sz w:val="24"/>
          <w:szCs w:val="24"/>
        </w:rPr>
        <w:t xml:space="preserve"> Araba değiştirilebilir.</w:t>
      </w:r>
    </w:p>
    <w:p w:rsidR="00C01B14" w:rsidRPr="007125B2" w:rsidRDefault="00C01B14"/>
    <w:p w:rsidR="00C01B14" w:rsidRPr="007125B2" w:rsidRDefault="00C01B14"/>
    <w:p w:rsidR="00C01B14" w:rsidRPr="007125B2" w:rsidRDefault="00C01B14" w:rsidP="005F5A71">
      <w:pPr>
        <w:pStyle w:val="NoSpacing"/>
        <w:spacing w:after="120"/>
        <w:jc w:val="both"/>
        <w:rPr>
          <w:sz w:val="24"/>
          <w:szCs w:val="24"/>
        </w:rPr>
      </w:pPr>
      <w:r w:rsidRPr="007125B2">
        <w:rPr>
          <w:b/>
          <w:bCs/>
          <w:sz w:val="24"/>
          <w:szCs w:val="24"/>
        </w:rPr>
        <w:t>3-</w:t>
      </w:r>
      <w:r w:rsidRPr="007125B2">
        <w:rPr>
          <w:sz w:val="24"/>
          <w:szCs w:val="24"/>
        </w:rPr>
        <w:t xml:space="preserve"> </w:t>
      </w:r>
      <w:r w:rsidRPr="007125B2">
        <w:rPr>
          <w:b/>
          <w:bCs/>
          <w:sz w:val="24"/>
          <w:szCs w:val="24"/>
        </w:rPr>
        <w:t>Aşağıdaki yüzeylerden hangisinde sürtünme en azdır?</w:t>
      </w:r>
    </w:p>
    <w:p w:rsidR="00C01B14" w:rsidRPr="007125B2" w:rsidRDefault="00C01B14" w:rsidP="005F5A71">
      <w:pPr>
        <w:pStyle w:val="NoSpacing"/>
        <w:jc w:val="both"/>
        <w:rPr>
          <w:sz w:val="24"/>
          <w:szCs w:val="24"/>
        </w:rPr>
      </w:pPr>
      <w:r w:rsidRPr="007125B2">
        <w:rPr>
          <w:b/>
          <w:bCs/>
          <w:sz w:val="24"/>
          <w:szCs w:val="24"/>
        </w:rPr>
        <w:t>A)</w:t>
      </w:r>
      <w:r w:rsidRPr="007125B2">
        <w:rPr>
          <w:sz w:val="24"/>
          <w:szCs w:val="24"/>
        </w:rPr>
        <w:t xml:space="preserve"> Halı</w:t>
      </w:r>
      <w:r w:rsidRPr="007125B2">
        <w:rPr>
          <w:sz w:val="24"/>
          <w:szCs w:val="24"/>
        </w:rPr>
        <w:tab/>
      </w:r>
      <w:r w:rsidRPr="007125B2">
        <w:rPr>
          <w:sz w:val="24"/>
          <w:szCs w:val="24"/>
        </w:rPr>
        <w:tab/>
      </w:r>
      <w:r w:rsidRPr="007125B2">
        <w:rPr>
          <w:sz w:val="24"/>
          <w:szCs w:val="24"/>
        </w:rPr>
        <w:tab/>
      </w:r>
      <w:r w:rsidRPr="007125B2">
        <w:rPr>
          <w:sz w:val="24"/>
          <w:szCs w:val="24"/>
        </w:rPr>
        <w:tab/>
      </w:r>
      <w:r w:rsidRPr="007125B2">
        <w:rPr>
          <w:sz w:val="24"/>
          <w:szCs w:val="24"/>
        </w:rPr>
        <w:tab/>
      </w:r>
      <w:r w:rsidRPr="007125B2">
        <w:rPr>
          <w:b/>
          <w:bCs/>
          <w:sz w:val="24"/>
          <w:szCs w:val="24"/>
        </w:rPr>
        <w:t>B)</w:t>
      </w:r>
      <w:r w:rsidRPr="007125B2">
        <w:rPr>
          <w:sz w:val="24"/>
          <w:szCs w:val="24"/>
        </w:rPr>
        <w:t xml:space="preserve"> Kum</w:t>
      </w:r>
    </w:p>
    <w:p w:rsidR="00C01B14" w:rsidRPr="007125B2" w:rsidRDefault="00C01B14" w:rsidP="005F5A71">
      <w:pPr>
        <w:pStyle w:val="NoSpacing"/>
        <w:jc w:val="both"/>
        <w:rPr>
          <w:sz w:val="24"/>
          <w:szCs w:val="24"/>
        </w:rPr>
      </w:pPr>
      <w:r w:rsidRPr="007125B2">
        <w:rPr>
          <w:b/>
          <w:bCs/>
          <w:sz w:val="24"/>
          <w:szCs w:val="24"/>
        </w:rPr>
        <w:t>C)</w:t>
      </w:r>
      <w:r w:rsidRPr="007125B2">
        <w:rPr>
          <w:sz w:val="24"/>
          <w:szCs w:val="24"/>
        </w:rPr>
        <w:t xml:space="preserve"> Buz</w:t>
      </w:r>
      <w:r w:rsidRPr="007125B2">
        <w:rPr>
          <w:sz w:val="24"/>
          <w:szCs w:val="24"/>
        </w:rPr>
        <w:tab/>
      </w:r>
      <w:r w:rsidRPr="007125B2">
        <w:rPr>
          <w:sz w:val="24"/>
          <w:szCs w:val="24"/>
        </w:rPr>
        <w:tab/>
      </w:r>
      <w:r w:rsidRPr="007125B2">
        <w:rPr>
          <w:sz w:val="24"/>
          <w:szCs w:val="24"/>
        </w:rPr>
        <w:tab/>
      </w:r>
      <w:r w:rsidRPr="007125B2">
        <w:rPr>
          <w:sz w:val="24"/>
          <w:szCs w:val="24"/>
        </w:rPr>
        <w:tab/>
      </w:r>
      <w:r w:rsidRPr="007125B2">
        <w:rPr>
          <w:sz w:val="24"/>
          <w:szCs w:val="24"/>
        </w:rPr>
        <w:tab/>
      </w:r>
      <w:r w:rsidRPr="007125B2">
        <w:rPr>
          <w:b/>
          <w:bCs/>
          <w:sz w:val="24"/>
          <w:szCs w:val="24"/>
        </w:rPr>
        <w:t>D)</w:t>
      </w:r>
      <w:r w:rsidRPr="007125B2">
        <w:rPr>
          <w:sz w:val="24"/>
          <w:szCs w:val="24"/>
        </w:rPr>
        <w:t xml:space="preserve"> Çimen</w:t>
      </w:r>
    </w:p>
    <w:p w:rsidR="00C01B14" w:rsidRPr="007125B2" w:rsidRDefault="00C01B14"/>
    <w:p w:rsidR="00C01B14" w:rsidRPr="007125B2" w:rsidRDefault="00C01B14"/>
    <w:p w:rsidR="00C01B14" w:rsidRPr="007125B2" w:rsidRDefault="00C01B14" w:rsidP="005F5A71">
      <w:pPr>
        <w:spacing w:after="120"/>
        <w:jc w:val="both"/>
        <w:rPr>
          <w:b/>
          <w:bCs/>
        </w:rPr>
      </w:pPr>
      <w:r w:rsidRPr="007125B2">
        <w:rPr>
          <w:b/>
          <w:bCs/>
        </w:rPr>
        <w:t>4- Yüzey ile cisim arasındaki cismin hareketini zorlaştıran kuvvete verilen ad nedir?</w:t>
      </w:r>
    </w:p>
    <w:p w:rsidR="00C01B14" w:rsidRPr="007125B2" w:rsidRDefault="00C01B14" w:rsidP="005F5A71">
      <w:pPr>
        <w:jc w:val="both"/>
      </w:pPr>
      <w:r w:rsidRPr="007125B2">
        <w:rPr>
          <w:b/>
          <w:bCs/>
        </w:rPr>
        <w:t>A)</w:t>
      </w:r>
      <w:r w:rsidRPr="007125B2">
        <w:t xml:space="preserve"> Çekme</w:t>
      </w:r>
      <w:r w:rsidRPr="007125B2">
        <w:tab/>
      </w:r>
      <w:r w:rsidRPr="007125B2">
        <w:tab/>
      </w:r>
      <w:r w:rsidRPr="007125B2">
        <w:tab/>
      </w:r>
      <w:r w:rsidRPr="007125B2">
        <w:tab/>
      </w:r>
      <w:r w:rsidRPr="007125B2">
        <w:rPr>
          <w:b/>
          <w:bCs/>
        </w:rPr>
        <w:t>B)</w:t>
      </w:r>
      <w:r w:rsidRPr="007125B2">
        <w:t xml:space="preserve"> Sürtünme</w:t>
      </w:r>
    </w:p>
    <w:p w:rsidR="00C01B14" w:rsidRPr="007125B2" w:rsidRDefault="00C01B14" w:rsidP="005F5A71">
      <w:pPr>
        <w:jc w:val="both"/>
      </w:pPr>
      <w:r w:rsidRPr="007125B2">
        <w:rPr>
          <w:b/>
          <w:bCs/>
        </w:rPr>
        <w:t>C)</w:t>
      </w:r>
      <w:r w:rsidRPr="007125B2">
        <w:t xml:space="preserve"> Döndürme</w:t>
      </w:r>
      <w:r w:rsidRPr="007125B2">
        <w:tab/>
      </w:r>
      <w:r w:rsidRPr="007125B2">
        <w:tab/>
      </w:r>
      <w:r w:rsidRPr="007125B2">
        <w:tab/>
      </w:r>
      <w:r w:rsidRPr="007125B2">
        <w:tab/>
      </w:r>
      <w:r w:rsidRPr="007125B2">
        <w:rPr>
          <w:b/>
          <w:bCs/>
        </w:rPr>
        <w:t>D)</w:t>
      </w:r>
      <w:r w:rsidRPr="007125B2">
        <w:t xml:space="preserve"> İtme </w:t>
      </w:r>
    </w:p>
    <w:p w:rsidR="00C01B14" w:rsidRPr="007125B2" w:rsidRDefault="00C01B14"/>
    <w:p w:rsidR="00C01B14" w:rsidRPr="007125B2" w:rsidRDefault="00C01B14"/>
    <w:p w:rsidR="00C01B14" w:rsidRPr="007125B2" w:rsidRDefault="00C01B14" w:rsidP="005F5A71">
      <w:pPr>
        <w:spacing w:after="120"/>
        <w:jc w:val="both"/>
        <w:rPr>
          <w:b/>
          <w:bCs/>
        </w:rPr>
      </w:pPr>
      <w:r w:rsidRPr="007125B2">
        <w:rPr>
          <w:b/>
          <w:bCs/>
        </w:rPr>
        <w:t>5- En çok turunçgiller (portakal, mandalina, limon) maydanoz, çilek, domateste bulunan vitamin hangisidir?</w:t>
      </w:r>
    </w:p>
    <w:p w:rsidR="00C01B14" w:rsidRPr="007125B2" w:rsidRDefault="00C01B14" w:rsidP="005F5A71">
      <w:pPr>
        <w:jc w:val="both"/>
      </w:pPr>
      <w:r w:rsidRPr="007125B2">
        <w:rPr>
          <w:b/>
          <w:bCs/>
        </w:rPr>
        <w:t>A)</w:t>
      </w:r>
      <w:r w:rsidRPr="007125B2">
        <w:t xml:space="preserve"> A</w:t>
      </w:r>
      <w:r w:rsidRPr="007125B2">
        <w:tab/>
      </w:r>
      <w:r w:rsidRPr="007125B2">
        <w:tab/>
      </w:r>
      <w:r w:rsidRPr="007125B2">
        <w:tab/>
      </w:r>
      <w:r w:rsidRPr="007125B2">
        <w:tab/>
      </w:r>
      <w:r w:rsidRPr="007125B2">
        <w:tab/>
      </w:r>
      <w:r w:rsidRPr="007125B2">
        <w:rPr>
          <w:b/>
          <w:bCs/>
        </w:rPr>
        <w:t>B)</w:t>
      </w:r>
      <w:r w:rsidRPr="007125B2">
        <w:t xml:space="preserve"> B</w:t>
      </w:r>
    </w:p>
    <w:p w:rsidR="00C01B14" w:rsidRPr="007125B2" w:rsidRDefault="00C01B14" w:rsidP="005F5A71">
      <w:pPr>
        <w:jc w:val="both"/>
      </w:pPr>
      <w:r w:rsidRPr="007125B2">
        <w:rPr>
          <w:b/>
          <w:bCs/>
        </w:rPr>
        <w:t>C)</w:t>
      </w:r>
      <w:r w:rsidRPr="007125B2">
        <w:t xml:space="preserve"> C</w:t>
      </w:r>
      <w:r w:rsidRPr="007125B2">
        <w:tab/>
      </w:r>
      <w:r w:rsidRPr="007125B2">
        <w:tab/>
      </w:r>
      <w:r w:rsidRPr="007125B2">
        <w:tab/>
      </w:r>
      <w:r w:rsidRPr="007125B2">
        <w:tab/>
      </w:r>
      <w:r w:rsidRPr="007125B2">
        <w:tab/>
      </w:r>
      <w:r w:rsidRPr="007125B2">
        <w:rPr>
          <w:b/>
          <w:bCs/>
        </w:rPr>
        <w:t>D)</w:t>
      </w:r>
      <w:r w:rsidRPr="007125B2">
        <w:t xml:space="preserve"> D</w:t>
      </w:r>
    </w:p>
    <w:p w:rsidR="00C01B14" w:rsidRPr="007125B2" w:rsidRDefault="00C01B14"/>
    <w:p w:rsidR="00C01B14" w:rsidRPr="007125B2" w:rsidRDefault="00C01B14"/>
    <w:p w:rsidR="00C01B14" w:rsidRPr="007125B2" w:rsidRDefault="00C01B14" w:rsidP="005F5A71">
      <w:pPr>
        <w:spacing w:after="120"/>
        <w:jc w:val="both"/>
        <w:rPr>
          <w:color w:val="000000"/>
        </w:rPr>
      </w:pPr>
      <w:r w:rsidRPr="007125B2">
        <w:rPr>
          <w:rStyle w:val="Strong"/>
          <w:color w:val="000000"/>
          <w:sz w:val="24"/>
          <w:szCs w:val="24"/>
        </w:rPr>
        <w:t>6-Aşağıdakilerden hangisi </w:t>
      </w:r>
      <w:r w:rsidRPr="007125B2">
        <w:rPr>
          <w:rStyle w:val="Strong"/>
          <w:color w:val="000000"/>
          <w:sz w:val="24"/>
          <w:szCs w:val="24"/>
          <w:u w:val="single"/>
        </w:rPr>
        <w:t>kötü</w:t>
      </w:r>
      <w:r w:rsidRPr="007125B2">
        <w:rPr>
          <w:rStyle w:val="Strong"/>
          <w:color w:val="000000"/>
          <w:sz w:val="24"/>
          <w:szCs w:val="24"/>
        </w:rPr>
        <w:t xml:space="preserve"> bir alışkanlıktır? </w:t>
      </w:r>
    </w:p>
    <w:p w:rsidR="00C01B14" w:rsidRPr="007125B2" w:rsidRDefault="00C01B14" w:rsidP="005F5A71">
      <w:pPr>
        <w:jc w:val="both"/>
        <w:rPr>
          <w:color w:val="000000"/>
        </w:rPr>
      </w:pPr>
      <w:r w:rsidRPr="007125B2">
        <w:rPr>
          <w:b/>
          <w:bCs/>
          <w:color w:val="000000"/>
        </w:rPr>
        <w:t>A)</w:t>
      </w:r>
      <w:r w:rsidRPr="007125B2">
        <w:rPr>
          <w:color w:val="000000"/>
        </w:rPr>
        <w:t xml:space="preserve"> Spor yapmak</w:t>
      </w:r>
    </w:p>
    <w:p w:rsidR="00C01B14" w:rsidRPr="007125B2" w:rsidRDefault="00C01B14" w:rsidP="005F5A71">
      <w:pPr>
        <w:jc w:val="both"/>
        <w:rPr>
          <w:color w:val="000000"/>
        </w:rPr>
      </w:pPr>
      <w:r w:rsidRPr="007125B2">
        <w:rPr>
          <w:b/>
          <w:bCs/>
          <w:color w:val="000000"/>
        </w:rPr>
        <w:t>B)</w:t>
      </w:r>
      <w:r w:rsidRPr="007125B2">
        <w:rPr>
          <w:color w:val="000000"/>
        </w:rPr>
        <w:t xml:space="preserve"> Kitap okumak</w:t>
      </w:r>
    </w:p>
    <w:p w:rsidR="00C01B14" w:rsidRPr="007125B2" w:rsidRDefault="00C01B14" w:rsidP="005F5A71">
      <w:pPr>
        <w:jc w:val="both"/>
        <w:rPr>
          <w:color w:val="000000"/>
        </w:rPr>
      </w:pPr>
      <w:r w:rsidRPr="007125B2">
        <w:rPr>
          <w:b/>
          <w:bCs/>
          <w:color w:val="000000"/>
        </w:rPr>
        <w:t>C)</w:t>
      </w:r>
      <w:r w:rsidRPr="007125B2">
        <w:rPr>
          <w:color w:val="000000"/>
        </w:rPr>
        <w:t xml:space="preserve"> Ders çalışmak</w:t>
      </w:r>
    </w:p>
    <w:p w:rsidR="00C01B14" w:rsidRPr="007125B2" w:rsidRDefault="00C01B14" w:rsidP="005F5A71">
      <w:pPr>
        <w:jc w:val="both"/>
      </w:pPr>
      <w:r w:rsidRPr="007125B2">
        <w:rPr>
          <w:b/>
          <w:bCs/>
          <w:color w:val="000000"/>
        </w:rPr>
        <w:t>D)</w:t>
      </w:r>
      <w:r w:rsidRPr="007125B2">
        <w:rPr>
          <w:color w:val="000000"/>
        </w:rPr>
        <w:t xml:space="preserve"> Sigara içmek</w:t>
      </w:r>
    </w:p>
    <w:p w:rsidR="00C01B14" w:rsidRPr="007125B2" w:rsidRDefault="00C01B14"/>
    <w:p w:rsidR="00C01B14" w:rsidRPr="007125B2" w:rsidRDefault="00C01B14"/>
    <w:p w:rsidR="00C01B14" w:rsidRPr="007125B2" w:rsidRDefault="00C01B14" w:rsidP="005F5A71">
      <w:pPr>
        <w:spacing w:after="120"/>
        <w:jc w:val="both"/>
        <w:rPr>
          <w:b/>
          <w:bCs/>
        </w:rPr>
      </w:pPr>
      <w:r w:rsidRPr="007125B2">
        <w:rPr>
          <w:b/>
          <w:bCs/>
        </w:rPr>
        <w:t>7- Kuvvet ve ağırlığın büyüklüğünü ölçebilen araçlara ne ad verilir?</w:t>
      </w:r>
    </w:p>
    <w:p w:rsidR="00C01B14" w:rsidRPr="007125B2" w:rsidRDefault="00C01B14" w:rsidP="005F5A71">
      <w:pPr>
        <w:jc w:val="both"/>
      </w:pPr>
      <w:r w:rsidRPr="007125B2">
        <w:rPr>
          <w:b/>
          <w:bCs/>
        </w:rPr>
        <w:t>A)</w:t>
      </w:r>
      <w:r>
        <w:t xml:space="preserve"> Terazi</w:t>
      </w:r>
      <w:r>
        <w:tab/>
      </w:r>
      <w:r>
        <w:tab/>
      </w:r>
      <w:r w:rsidRPr="007125B2">
        <w:tab/>
      </w:r>
      <w:r w:rsidRPr="007125B2">
        <w:rPr>
          <w:b/>
          <w:bCs/>
        </w:rPr>
        <w:t>B)</w:t>
      </w:r>
      <w:r w:rsidRPr="007125B2">
        <w:t xml:space="preserve"> Dinamometre </w:t>
      </w:r>
    </w:p>
    <w:p w:rsidR="00C01B14" w:rsidRPr="007125B2" w:rsidRDefault="00C01B14" w:rsidP="005F5A71">
      <w:pPr>
        <w:jc w:val="both"/>
      </w:pPr>
      <w:r w:rsidRPr="007125B2">
        <w:rPr>
          <w:b/>
          <w:bCs/>
        </w:rPr>
        <w:t>C)</w:t>
      </w:r>
      <w:r>
        <w:t xml:space="preserve"> Barometre</w:t>
      </w:r>
      <w:r>
        <w:tab/>
      </w:r>
      <w:r>
        <w:tab/>
      </w:r>
      <w:r>
        <w:tab/>
      </w:r>
      <w:r w:rsidRPr="007125B2">
        <w:rPr>
          <w:b/>
          <w:bCs/>
        </w:rPr>
        <w:t>D)</w:t>
      </w:r>
      <w:r w:rsidRPr="007125B2">
        <w:t xml:space="preserve"> Termometre</w:t>
      </w:r>
    </w:p>
    <w:p w:rsidR="00C01B14" w:rsidRPr="007125B2" w:rsidRDefault="00C01B14"/>
    <w:p w:rsidR="00C01B14" w:rsidRPr="007125B2" w:rsidRDefault="00C01B14"/>
    <w:p w:rsidR="00C01B14" w:rsidRPr="007125B2" w:rsidRDefault="00C01B14" w:rsidP="005F5A71">
      <w:pPr>
        <w:spacing w:after="120"/>
        <w:jc w:val="both"/>
        <w:rPr>
          <w:b/>
          <w:bCs/>
        </w:rPr>
      </w:pPr>
      <w:r>
        <w:rPr>
          <w:noProof/>
        </w:rPr>
        <w:pict>
          <v:shape id="irc_mi" o:spid="_x0000_s1031" type="#_x0000_t75" alt="http://www.panelkirtasiye.com/ProductImages/116251/original/u171991-1.jpg" style="position:absolute;left:0;text-align:left;margin-left:50.4pt;margin-top:30.75pt;width:44.25pt;height:44.25pt;z-index:-251662336;visibility:visible">
            <v:imagedata r:id="rId7" o:title=""/>
          </v:shape>
        </w:pict>
      </w:r>
      <w:r>
        <w:rPr>
          <w:noProof/>
        </w:rPr>
        <w:pict>
          <v:shape id="_x0000_s1032" type="#_x0000_t75" alt="http://www.marketkeyfi.com/content/stock/pro_5162.jpg" style="position:absolute;left:0;text-align:left;margin-left:192.15pt;margin-top:15.75pt;width:66pt;height:60pt;z-index:-251661312;visibility:visible">
            <v:imagedata r:id="rId8" o:title=""/>
          </v:shape>
        </w:pict>
      </w:r>
      <w:r w:rsidRPr="007125B2">
        <w:rPr>
          <w:b/>
          <w:bCs/>
        </w:rPr>
        <w:t xml:space="preserve">8- Aşağıda verilen maddelerden hangisi </w:t>
      </w:r>
      <w:r w:rsidRPr="007125B2">
        <w:rPr>
          <w:b/>
          <w:bCs/>
          <w:u w:val="single"/>
        </w:rPr>
        <w:t>esnek maddedir</w:t>
      </w:r>
      <w:r w:rsidRPr="007125B2">
        <w:rPr>
          <w:b/>
          <w:bCs/>
        </w:rPr>
        <w:t>?</w:t>
      </w:r>
    </w:p>
    <w:p w:rsidR="00C01B14" w:rsidRPr="007125B2" w:rsidRDefault="00C01B14">
      <w:r w:rsidRPr="007125B2">
        <w:rPr>
          <w:b/>
          <w:bCs/>
        </w:rPr>
        <w:t>A)</w:t>
      </w:r>
      <w:r w:rsidRPr="007125B2">
        <w:t xml:space="preserve"> Kalem</w:t>
      </w:r>
      <w:r w:rsidRPr="007125B2">
        <w:tab/>
      </w:r>
      <w:r w:rsidRPr="007125B2">
        <w:tab/>
      </w:r>
      <w:r w:rsidRPr="007125B2">
        <w:tab/>
      </w:r>
      <w:r w:rsidRPr="007125B2">
        <w:rPr>
          <w:b/>
          <w:bCs/>
        </w:rPr>
        <w:t>B)</w:t>
      </w:r>
      <w:r w:rsidRPr="007125B2">
        <w:t xml:space="preserve"> Sakız</w:t>
      </w:r>
    </w:p>
    <w:p w:rsidR="00C01B14" w:rsidRPr="007125B2" w:rsidRDefault="00C01B14"/>
    <w:p w:rsidR="00C01B14" w:rsidRPr="007125B2" w:rsidRDefault="00C01B14"/>
    <w:p w:rsidR="00C01B14" w:rsidRPr="007125B2" w:rsidRDefault="00C01B14">
      <w:r>
        <w:rPr>
          <w:noProof/>
        </w:rPr>
        <w:pict>
          <v:shape id="_x0000_s1033" type="#_x0000_t75" alt="http://turkish.woodacousticpanels.com/photo/woodacousticpanels/editor/20130904161846_97173.jpg" style="position:absolute;margin-left:50.4pt;margin-top:10.25pt;width:54.75pt;height:53.25pt;z-index:-251660288;visibility:visible">
            <v:imagedata r:id="rId9" o:title=""/>
          </v:shape>
        </w:pict>
      </w:r>
    </w:p>
    <w:p w:rsidR="00C01B14" w:rsidRPr="007125B2" w:rsidRDefault="00C01B14">
      <w:r>
        <w:rPr>
          <w:noProof/>
        </w:rPr>
        <w:pict>
          <v:shape id="_x0000_s1034" type="#_x0000_t75" alt="http://shop.berner.eu/cdn32/h01/hd6/8842985373726.jpg?" style="position:absolute;margin-left:192.15pt;margin-top:5.1pt;width:66pt;height:42.75pt;z-index:-251659264;visibility:visible">
            <v:imagedata r:id="rId10" o:title=""/>
          </v:shape>
        </w:pict>
      </w:r>
    </w:p>
    <w:p w:rsidR="00C01B14" w:rsidRPr="007125B2" w:rsidRDefault="00C01B14">
      <w:r w:rsidRPr="007125B2">
        <w:rPr>
          <w:b/>
          <w:bCs/>
        </w:rPr>
        <w:t>C)</w:t>
      </w:r>
      <w:r w:rsidRPr="007125B2">
        <w:t xml:space="preserve"> Tahta</w:t>
      </w:r>
      <w:r w:rsidRPr="007125B2">
        <w:tab/>
      </w:r>
      <w:r w:rsidRPr="007125B2">
        <w:tab/>
      </w:r>
      <w:r w:rsidRPr="007125B2">
        <w:tab/>
      </w:r>
      <w:r w:rsidRPr="007125B2">
        <w:rPr>
          <w:b/>
          <w:bCs/>
        </w:rPr>
        <w:t>D)</w:t>
      </w:r>
      <w:r w:rsidRPr="007125B2">
        <w:t xml:space="preserve"> Sünger</w:t>
      </w:r>
    </w:p>
    <w:p w:rsidR="00C01B14" w:rsidRPr="007125B2" w:rsidRDefault="00C01B14"/>
    <w:p w:rsidR="00C01B14" w:rsidRPr="007125B2" w:rsidRDefault="00C01B14"/>
    <w:p w:rsidR="00C01B14" w:rsidRPr="007125B2" w:rsidRDefault="00C01B14"/>
    <w:p w:rsidR="00C01B14" w:rsidRPr="007125B2" w:rsidRDefault="00C01B14">
      <w:pPr>
        <w:rPr>
          <w:b/>
          <w:bCs/>
        </w:rPr>
      </w:pPr>
      <w:r>
        <w:rPr>
          <w:noProof/>
        </w:rPr>
        <w:pict>
          <v:shape id="Resim 20" o:spid="_x0000_s1035" type="#_x0000_t75" style="position:absolute;margin-left:29.4pt;margin-top:2.05pt;width:202.5pt;height:93.75pt;z-index:-251658240;visibility:visible">
            <v:imagedata r:id="rId11" o:title=""/>
          </v:shape>
        </w:pict>
      </w:r>
      <w:r w:rsidRPr="007125B2">
        <w:rPr>
          <w:b/>
          <w:bCs/>
        </w:rPr>
        <w:t xml:space="preserve">9- </w:t>
      </w:r>
    </w:p>
    <w:p w:rsidR="00C01B14" w:rsidRPr="007125B2" w:rsidRDefault="00C01B14"/>
    <w:p w:rsidR="00C01B14" w:rsidRPr="007125B2" w:rsidRDefault="00C01B14"/>
    <w:p w:rsidR="00C01B14" w:rsidRPr="007125B2" w:rsidRDefault="00C01B14"/>
    <w:p w:rsidR="00C01B14" w:rsidRPr="007125B2" w:rsidRDefault="00C01B14"/>
    <w:p w:rsidR="00C01B14" w:rsidRPr="007125B2" w:rsidRDefault="00C01B14"/>
    <w:p w:rsidR="00C01B14" w:rsidRPr="007125B2" w:rsidRDefault="00C01B14"/>
    <w:p w:rsidR="00C01B14" w:rsidRPr="007125B2" w:rsidRDefault="00C01B14"/>
    <w:p w:rsidR="00C01B14" w:rsidRPr="007125B2" w:rsidRDefault="00C01B14" w:rsidP="005F5A71">
      <w:pPr>
        <w:jc w:val="both"/>
        <w:rPr>
          <w:b/>
          <w:bCs/>
        </w:rPr>
      </w:pPr>
      <w:r w:rsidRPr="007125B2">
        <w:rPr>
          <w:b/>
          <w:bCs/>
        </w:rPr>
        <w:t>Yukarıdaki koli sürüklenerek taşınmak isteniyor. Buna göre koli kaç numaralı zeminde kolay taşınır?</w:t>
      </w:r>
    </w:p>
    <w:p w:rsidR="00C01B14" w:rsidRPr="007125B2" w:rsidRDefault="00C01B14" w:rsidP="005F5A71">
      <w:pPr>
        <w:spacing w:before="120"/>
      </w:pPr>
      <w:r w:rsidRPr="007125B2">
        <w:rPr>
          <w:b/>
          <w:bCs/>
        </w:rPr>
        <w:t>A)</w:t>
      </w:r>
      <w:r w:rsidRPr="007125B2">
        <w:t xml:space="preserve"> 1</w:t>
      </w:r>
      <w:r w:rsidRPr="007125B2">
        <w:tab/>
      </w:r>
      <w:r w:rsidRPr="007125B2">
        <w:tab/>
      </w:r>
      <w:r w:rsidRPr="007125B2">
        <w:rPr>
          <w:b/>
          <w:bCs/>
        </w:rPr>
        <w:t>B)</w:t>
      </w:r>
      <w:r w:rsidRPr="007125B2">
        <w:t xml:space="preserve"> 2</w:t>
      </w:r>
      <w:r w:rsidRPr="007125B2">
        <w:tab/>
      </w:r>
      <w:r w:rsidRPr="007125B2">
        <w:tab/>
      </w:r>
      <w:r w:rsidRPr="007125B2">
        <w:rPr>
          <w:b/>
          <w:bCs/>
        </w:rPr>
        <w:t>C)</w:t>
      </w:r>
      <w:r w:rsidRPr="007125B2">
        <w:t xml:space="preserve"> 3</w:t>
      </w:r>
      <w:r w:rsidRPr="007125B2">
        <w:tab/>
      </w:r>
      <w:r w:rsidRPr="007125B2">
        <w:tab/>
      </w:r>
      <w:r w:rsidRPr="007125B2">
        <w:rPr>
          <w:b/>
          <w:bCs/>
        </w:rPr>
        <w:t>D)</w:t>
      </w:r>
      <w:r w:rsidRPr="007125B2">
        <w:t xml:space="preserve"> 4</w:t>
      </w:r>
    </w:p>
    <w:p w:rsidR="00C01B14" w:rsidRPr="007125B2" w:rsidRDefault="00C01B1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24.65pt;margin-top:8.55pt;width:134.25pt;height:84pt;z-index:251660288" strokecolor="white">
            <v:textbox style="mso-next-textbox:#_x0000_s1036">
              <w:txbxContent>
                <w:p w:rsidR="00C01B14" w:rsidRPr="005F5A71" w:rsidRDefault="00C01B14" w:rsidP="005F5A71">
                  <w:pPr>
                    <w:jc w:val="both"/>
                    <w:rPr>
                      <w:sz w:val="22"/>
                      <w:szCs w:val="22"/>
                    </w:rPr>
                  </w:pPr>
                  <w:r w:rsidRPr="005F5A71">
                    <w:rPr>
                      <w:sz w:val="22"/>
                      <w:szCs w:val="22"/>
                    </w:rPr>
                    <w:t>Yandaki şekilde aynı özellikteki iki cam bilyeden biri su dolu derin bir kap içerisine, diğeri boş kaba aynı anda ve aynı yükseklikten bırakılıyor.</w:t>
                  </w:r>
                </w:p>
              </w:txbxContent>
            </v:textbox>
          </v:shape>
        </w:pict>
      </w:r>
    </w:p>
    <w:p w:rsidR="00C01B14" w:rsidRPr="007125B2" w:rsidRDefault="00C01B14">
      <w:pPr>
        <w:rPr>
          <w:b/>
          <w:bCs/>
        </w:rPr>
      </w:pPr>
      <w:r>
        <w:rPr>
          <w:noProof/>
        </w:rPr>
        <w:pict>
          <v:shape id="Resim 21" o:spid="_x0000_s1037" type="#_x0000_t75" style="position:absolute;margin-left:18.15pt;margin-top:1.15pt;width:100.5pt;height:105pt;z-index:-251657216;visibility:visible">
            <v:imagedata r:id="rId12" o:title=""/>
          </v:shape>
        </w:pict>
      </w:r>
      <w:r w:rsidRPr="007125B2">
        <w:rPr>
          <w:b/>
          <w:bCs/>
        </w:rPr>
        <w:t xml:space="preserve">10- </w:t>
      </w:r>
    </w:p>
    <w:p w:rsidR="00C01B14" w:rsidRPr="007125B2" w:rsidRDefault="00C01B14"/>
    <w:p w:rsidR="00C01B14" w:rsidRPr="007125B2" w:rsidRDefault="00C01B14"/>
    <w:p w:rsidR="00C01B14" w:rsidRPr="007125B2" w:rsidRDefault="00C01B14"/>
    <w:p w:rsidR="00C01B14" w:rsidRPr="007125B2" w:rsidRDefault="00C01B14"/>
    <w:p w:rsidR="00C01B14" w:rsidRPr="007125B2" w:rsidRDefault="00C01B14">
      <w:r>
        <w:rPr>
          <w:noProof/>
        </w:rPr>
        <w:pict>
          <v:shape id="_x0000_s1038" type="#_x0000_t202" style="position:absolute;margin-left:-5.85pt;margin-top:11.55pt;width:268.5pt;height:33.75pt;z-index:-251655168" strokecolor="white">
            <v:textbox style="mso-next-textbox:#_x0000_s1038">
              <w:txbxContent>
                <w:p w:rsidR="00C01B14" w:rsidRPr="005F5A71" w:rsidRDefault="00C01B14" w:rsidP="005F5A71">
                  <w:pPr>
                    <w:jc w:val="both"/>
                    <w:rPr>
                      <w:sz w:val="22"/>
                      <w:szCs w:val="22"/>
                    </w:rPr>
                  </w:pPr>
                  <w:r w:rsidRPr="005F5A71">
                    <w:rPr>
                      <w:sz w:val="22"/>
                      <w:szCs w:val="22"/>
                    </w:rPr>
                    <w:t>İki bilyenin aynı mesafeyi ne kadar sürede geçtikleri kıyaslanıyor.</w:t>
                  </w:r>
                </w:p>
              </w:txbxContent>
            </v:textbox>
          </v:shape>
        </w:pict>
      </w:r>
    </w:p>
    <w:p w:rsidR="00C01B14" w:rsidRPr="007125B2" w:rsidRDefault="00C01B14"/>
    <w:p w:rsidR="00C01B14" w:rsidRPr="007125B2" w:rsidRDefault="00C01B14"/>
    <w:p w:rsidR="00C01B14" w:rsidRPr="007125B2" w:rsidRDefault="00C01B14" w:rsidP="005F5A71">
      <w:pPr>
        <w:spacing w:before="120" w:after="120"/>
        <w:jc w:val="both"/>
        <w:rPr>
          <w:b/>
          <w:bCs/>
        </w:rPr>
      </w:pPr>
      <w:r w:rsidRPr="007125B2">
        <w:rPr>
          <w:b/>
          <w:bCs/>
        </w:rPr>
        <w:t>Karşılaştırma sonucu aşağıdakilerden hangisidir?</w:t>
      </w:r>
    </w:p>
    <w:p w:rsidR="00C01B14" w:rsidRPr="007125B2" w:rsidRDefault="00C01B14">
      <w:r w:rsidRPr="007125B2">
        <w:rPr>
          <w:b/>
          <w:bCs/>
        </w:rPr>
        <w:t>A)</w:t>
      </w:r>
      <w:r w:rsidRPr="007125B2">
        <w:t xml:space="preserve"> Havaya bırakılan cam bilye aynı mesafeyi daha geç tamamlar.</w:t>
      </w:r>
    </w:p>
    <w:p w:rsidR="00C01B14" w:rsidRPr="007125B2" w:rsidRDefault="00C01B14">
      <w:r w:rsidRPr="007125B2">
        <w:rPr>
          <w:b/>
          <w:bCs/>
        </w:rPr>
        <w:t>B)</w:t>
      </w:r>
      <w:r w:rsidRPr="007125B2">
        <w:t xml:space="preserve"> Suya bırakılan cam bilye aynı mesafeyi daha geç tamamlar.</w:t>
      </w:r>
    </w:p>
    <w:p w:rsidR="00C01B14" w:rsidRPr="007125B2" w:rsidRDefault="00C01B14">
      <w:r w:rsidRPr="007125B2">
        <w:rPr>
          <w:b/>
          <w:bCs/>
        </w:rPr>
        <w:t xml:space="preserve">C) </w:t>
      </w:r>
      <w:r w:rsidRPr="007125B2">
        <w:t>İki cam bilye tabana aynı anda düşer.</w:t>
      </w:r>
    </w:p>
    <w:p w:rsidR="00C01B14" w:rsidRPr="007125B2" w:rsidRDefault="00C01B14" w:rsidP="0075067B">
      <w:r w:rsidRPr="007125B2">
        <w:rPr>
          <w:b/>
          <w:bCs/>
        </w:rPr>
        <w:t>D)</w:t>
      </w:r>
      <w:r w:rsidRPr="007125B2">
        <w:t xml:space="preserve"> Hava ile su direnci arasında fark yoktur.</w:t>
      </w:r>
    </w:p>
    <w:p w:rsidR="00C01B14" w:rsidRPr="007125B2" w:rsidRDefault="00C01B14"/>
    <w:p w:rsidR="00C01B14" w:rsidRPr="007125B2" w:rsidRDefault="00C01B14"/>
    <w:p w:rsidR="00C01B14" w:rsidRPr="007125B2" w:rsidRDefault="00C01B14" w:rsidP="0075067B">
      <w:pPr>
        <w:ind w:left="705" w:hanging="705"/>
        <w:jc w:val="both"/>
        <w:rPr>
          <w:b/>
          <w:bCs/>
        </w:rPr>
      </w:pPr>
      <w:r w:rsidRPr="007125B2">
        <w:rPr>
          <w:b/>
          <w:bCs/>
        </w:rPr>
        <w:t>11-</w:t>
      </w:r>
      <w:r w:rsidRPr="007125B2">
        <w:rPr>
          <w:b/>
          <w:bCs/>
        </w:rPr>
        <w:tab/>
        <w:t>I-</w:t>
      </w:r>
      <w:r w:rsidRPr="007125B2">
        <w:t xml:space="preserve"> Saçımıza sürtülen tarağın küçük kâğıt parçalarını çekmesi</w:t>
      </w:r>
    </w:p>
    <w:p w:rsidR="00C01B14" w:rsidRPr="007125B2" w:rsidRDefault="00C01B14" w:rsidP="0075067B">
      <w:pPr>
        <w:ind w:left="705" w:firstLine="3"/>
        <w:jc w:val="both"/>
      </w:pPr>
      <w:r w:rsidRPr="007125B2">
        <w:rPr>
          <w:b/>
          <w:bCs/>
        </w:rPr>
        <w:t>II-</w:t>
      </w:r>
      <w:r w:rsidRPr="007125B2">
        <w:t xml:space="preserve"> Serbest bırakılan demir bilyenin yere düşmesi</w:t>
      </w:r>
    </w:p>
    <w:p w:rsidR="00C01B14" w:rsidRPr="007125B2" w:rsidRDefault="00C01B14" w:rsidP="0075067B">
      <w:pPr>
        <w:ind w:left="708"/>
        <w:jc w:val="both"/>
      </w:pPr>
      <w:r w:rsidRPr="007125B2">
        <w:rPr>
          <w:b/>
          <w:bCs/>
        </w:rPr>
        <w:t>III-</w:t>
      </w:r>
      <w:r w:rsidRPr="007125B2">
        <w:t xml:space="preserve"> Rüzgârdan dolayı ağaç yapraklarının sallanması</w:t>
      </w:r>
    </w:p>
    <w:p w:rsidR="00C01B14" w:rsidRPr="007125B2" w:rsidRDefault="00C01B14" w:rsidP="0075067B">
      <w:pPr>
        <w:spacing w:before="120" w:after="120"/>
        <w:rPr>
          <w:b/>
          <w:bCs/>
        </w:rPr>
      </w:pPr>
      <w:r w:rsidRPr="007125B2">
        <w:rPr>
          <w:b/>
          <w:bCs/>
        </w:rPr>
        <w:t>Yukarıda verilen durumlardan hangilerinin sebebi temas gerektiren kuvvetlerdir?</w:t>
      </w:r>
    </w:p>
    <w:p w:rsidR="00C01B14" w:rsidRPr="007125B2" w:rsidRDefault="00C01B14">
      <w:r w:rsidRPr="007125B2">
        <w:rPr>
          <w:b/>
          <w:bCs/>
        </w:rPr>
        <w:t>A)</w:t>
      </w:r>
      <w:r w:rsidRPr="007125B2">
        <w:t xml:space="preserve"> II - III</w:t>
      </w:r>
      <w:r w:rsidRPr="007125B2">
        <w:tab/>
      </w:r>
      <w:r w:rsidRPr="007125B2">
        <w:tab/>
      </w:r>
      <w:r w:rsidRPr="007125B2">
        <w:tab/>
      </w:r>
      <w:r w:rsidRPr="007125B2">
        <w:tab/>
      </w:r>
      <w:r w:rsidRPr="007125B2">
        <w:rPr>
          <w:b/>
          <w:bCs/>
        </w:rPr>
        <w:t>B)</w:t>
      </w:r>
      <w:r w:rsidRPr="007125B2">
        <w:t xml:space="preserve"> I - III</w:t>
      </w:r>
    </w:p>
    <w:p w:rsidR="00C01B14" w:rsidRPr="007125B2" w:rsidRDefault="00C01B14">
      <w:r w:rsidRPr="007125B2">
        <w:rPr>
          <w:b/>
          <w:bCs/>
        </w:rPr>
        <w:t>C)</w:t>
      </w:r>
      <w:r w:rsidRPr="007125B2">
        <w:t xml:space="preserve"> II</w:t>
      </w:r>
      <w:r w:rsidRPr="007125B2">
        <w:tab/>
      </w:r>
      <w:r w:rsidRPr="007125B2">
        <w:tab/>
      </w:r>
      <w:r w:rsidRPr="007125B2">
        <w:tab/>
      </w:r>
      <w:r w:rsidRPr="007125B2">
        <w:tab/>
      </w:r>
      <w:r w:rsidRPr="007125B2">
        <w:tab/>
      </w:r>
      <w:r w:rsidRPr="007125B2">
        <w:rPr>
          <w:b/>
          <w:bCs/>
        </w:rPr>
        <w:t>D)</w:t>
      </w:r>
      <w:r w:rsidRPr="007125B2">
        <w:t xml:space="preserve"> III</w:t>
      </w:r>
    </w:p>
    <w:p w:rsidR="00C01B14" w:rsidRPr="007125B2" w:rsidRDefault="00C01B14">
      <w:pPr>
        <w:rPr>
          <w:b/>
          <w:bCs/>
        </w:rPr>
      </w:pPr>
      <w:r>
        <w:rPr>
          <w:noProof/>
        </w:rPr>
        <w:pict>
          <v:shape id="_x0000_s1039" type="#_x0000_t32" style="position:absolute;margin-left:-17.6pt;margin-top:-7.35pt;width:0;height:790.5pt;z-index:251665408" o:connectortype="straight"/>
        </w:pict>
      </w:r>
      <w:r>
        <w:rPr>
          <w:noProof/>
        </w:rPr>
        <w:pict>
          <v:shape id="Resim 25" o:spid="_x0000_s1040" type="#_x0000_t75" style="position:absolute;margin-left:7.9pt;margin-top:1.65pt;width:251.25pt;height:210.75pt;z-index:-251654144;visibility:visible">
            <v:imagedata r:id="rId13" o:title=""/>
          </v:shape>
        </w:pict>
      </w:r>
      <w:r w:rsidRPr="007125B2">
        <w:rPr>
          <w:b/>
          <w:bCs/>
        </w:rPr>
        <w:t>12-</w:t>
      </w:r>
    </w:p>
    <w:p w:rsidR="00C01B14" w:rsidRPr="007125B2" w:rsidRDefault="00C01B14"/>
    <w:p w:rsidR="00C01B14" w:rsidRPr="007125B2" w:rsidRDefault="00C01B14"/>
    <w:p w:rsidR="00C01B14" w:rsidRPr="007125B2" w:rsidRDefault="00C01B14">
      <w:pPr>
        <w:rPr>
          <w:b/>
          <w:bCs/>
        </w:rPr>
      </w:pPr>
    </w:p>
    <w:p w:rsidR="00C01B14" w:rsidRPr="007125B2" w:rsidRDefault="00C01B14"/>
    <w:p w:rsidR="00C01B14" w:rsidRPr="007125B2" w:rsidRDefault="00C01B14">
      <w:pPr>
        <w:rPr>
          <w:b/>
          <w:bCs/>
        </w:rPr>
      </w:pPr>
    </w:p>
    <w:p w:rsidR="00C01B14" w:rsidRPr="007125B2" w:rsidRDefault="00C01B14">
      <w:pPr>
        <w:rPr>
          <w:b/>
          <w:bCs/>
        </w:rPr>
      </w:pPr>
    </w:p>
    <w:p w:rsidR="00C01B14" w:rsidRPr="007125B2" w:rsidRDefault="00C01B14"/>
    <w:p w:rsidR="00C01B14" w:rsidRPr="007125B2" w:rsidRDefault="00C01B14"/>
    <w:p w:rsidR="00C01B14" w:rsidRPr="007125B2" w:rsidRDefault="00C01B14"/>
    <w:p w:rsidR="00C01B14" w:rsidRPr="007125B2" w:rsidRDefault="00C01B14"/>
    <w:p w:rsidR="00C01B14" w:rsidRPr="007125B2" w:rsidRDefault="00C01B14"/>
    <w:p w:rsidR="00C01B14" w:rsidRPr="007125B2" w:rsidRDefault="00C01B14"/>
    <w:p w:rsidR="00C01B14" w:rsidRPr="007125B2" w:rsidRDefault="00C01B14"/>
    <w:p w:rsidR="00C01B14" w:rsidRPr="007125B2" w:rsidRDefault="00C01B14"/>
    <w:p w:rsidR="00C01B14" w:rsidRPr="007125B2" w:rsidRDefault="00C01B14"/>
    <w:p w:rsidR="00C01B14" w:rsidRPr="007125B2" w:rsidRDefault="00C01B14"/>
    <w:p w:rsidR="00C01B14" w:rsidRPr="007125B2" w:rsidRDefault="00C01B14" w:rsidP="0075067B">
      <w:pPr>
        <w:jc w:val="both"/>
        <w:rPr>
          <w:b/>
          <w:bCs/>
        </w:rPr>
      </w:pPr>
    </w:p>
    <w:p w:rsidR="00C01B14" w:rsidRPr="007125B2" w:rsidRDefault="00C01B14" w:rsidP="0075067B">
      <w:pPr>
        <w:jc w:val="both"/>
        <w:rPr>
          <w:b/>
          <w:bCs/>
        </w:rPr>
      </w:pPr>
      <w:r w:rsidRPr="007125B2">
        <w:rPr>
          <w:b/>
          <w:bCs/>
        </w:rPr>
        <w:t>13- Toprak yol asfaltlandığında üzerinde hareket eden araçlara zeminin uyguladığı sürtünme kuvveti ile ilgili aşağıdakilerden hangisi söylenebilir?</w:t>
      </w:r>
    </w:p>
    <w:p w:rsidR="00C01B14" w:rsidRPr="007125B2" w:rsidRDefault="00C01B14" w:rsidP="00A13B62">
      <w:pPr>
        <w:spacing w:before="120"/>
      </w:pPr>
      <w:r w:rsidRPr="007125B2">
        <w:rPr>
          <w:b/>
          <w:bCs/>
        </w:rPr>
        <w:t>A)</w:t>
      </w:r>
      <w:r w:rsidRPr="007125B2">
        <w:t xml:space="preserve"> Artar</w:t>
      </w:r>
      <w:r w:rsidRPr="007125B2">
        <w:tab/>
      </w:r>
      <w:r w:rsidRPr="007125B2">
        <w:tab/>
      </w:r>
      <w:r w:rsidRPr="007125B2">
        <w:tab/>
      </w:r>
      <w:r w:rsidRPr="007125B2">
        <w:tab/>
      </w:r>
      <w:r w:rsidRPr="007125B2">
        <w:rPr>
          <w:b/>
          <w:bCs/>
        </w:rPr>
        <w:t>B)</w:t>
      </w:r>
      <w:r w:rsidRPr="007125B2">
        <w:t xml:space="preserve"> Değişmez</w:t>
      </w:r>
    </w:p>
    <w:p w:rsidR="00C01B14" w:rsidRPr="007125B2" w:rsidRDefault="00C01B14">
      <w:r w:rsidRPr="007125B2">
        <w:rPr>
          <w:b/>
          <w:bCs/>
        </w:rPr>
        <w:t>C)</w:t>
      </w:r>
      <w:r w:rsidRPr="007125B2">
        <w:t xml:space="preserve"> Önce artar sonra azalır</w:t>
      </w:r>
      <w:r w:rsidRPr="007125B2">
        <w:tab/>
      </w:r>
      <w:r w:rsidRPr="007125B2">
        <w:tab/>
      </w:r>
      <w:r w:rsidRPr="007125B2">
        <w:rPr>
          <w:b/>
          <w:bCs/>
        </w:rPr>
        <w:t>D)</w:t>
      </w:r>
      <w:r w:rsidRPr="007125B2">
        <w:t xml:space="preserve"> Azalır</w:t>
      </w:r>
    </w:p>
    <w:p w:rsidR="00C01B14" w:rsidRPr="007125B2" w:rsidRDefault="00C01B14">
      <w:pPr>
        <w:rPr>
          <w:b/>
          <w:bCs/>
        </w:rPr>
      </w:pPr>
    </w:p>
    <w:p w:rsidR="00C01B14" w:rsidRPr="007125B2" w:rsidRDefault="00C01B14"/>
    <w:p w:rsidR="00C01B14" w:rsidRPr="007125B2" w:rsidRDefault="00C01B14">
      <w:pPr>
        <w:rPr>
          <w:b/>
          <w:bCs/>
        </w:rPr>
      </w:pPr>
      <w:r>
        <w:rPr>
          <w:noProof/>
        </w:rPr>
        <w:pict>
          <v:shape id="_x0000_s1041" type="#_x0000_t75" alt="http://www.resimler.co/wp-content/uploads/2013/01/uzaktan-kumandali-arabalar-3.jpg" style="position:absolute;margin-left:56.65pt;margin-top:2.8pt;width:153pt;height:77.25pt;z-index:-251653120;visibility:visible">
            <v:imagedata r:id="rId14" o:title=""/>
          </v:shape>
        </w:pict>
      </w:r>
      <w:r w:rsidRPr="007125B2">
        <w:rPr>
          <w:b/>
          <w:bCs/>
        </w:rPr>
        <w:t>14-</w:t>
      </w:r>
    </w:p>
    <w:p w:rsidR="00C01B14" w:rsidRPr="007125B2" w:rsidRDefault="00C01B14"/>
    <w:p w:rsidR="00C01B14" w:rsidRPr="007125B2" w:rsidRDefault="00C01B14"/>
    <w:p w:rsidR="00C01B14" w:rsidRPr="007125B2" w:rsidRDefault="00C01B14"/>
    <w:p w:rsidR="00C01B14" w:rsidRPr="007125B2" w:rsidRDefault="00C01B14"/>
    <w:p w:rsidR="00C01B14" w:rsidRPr="007125B2" w:rsidRDefault="00C01B14"/>
    <w:p w:rsidR="00C01B14" w:rsidRPr="007125B2" w:rsidRDefault="00C01B14"/>
    <w:p w:rsidR="00C01B14" w:rsidRPr="007125B2" w:rsidRDefault="00C01B14" w:rsidP="00A13B62">
      <w:pPr>
        <w:jc w:val="both"/>
        <w:rPr>
          <w:b/>
          <w:bCs/>
        </w:rPr>
      </w:pPr>
      <w:r w:rsidRPr="007125B2">
        <w:rPr>
          <w:b/>
          <w:bCs/>
        </w:rPr>
        <w:t>Yukarıda verilen oyuncak arabasıyla oynamak isteyen Berkcan oyuncak arabasını en rahat ve en hızlı hareket etmesi için hangi yüzeyi tercih etmelidir?</w:t>
      </w:r>
    </w:p>
    <w:p w:rsidR="00C01B14" w:rsidRPr="007125B2" w:rsidRDefault="00C01B14">
      <w:r w:rsidRPr="007125B2">
        <w:rPr>
          <w:b/>
          <w:bCs/>
        </w:rPr>
        <w:t>A)</w:t>
      </w:r>
      <w:r>
        <w:t xml:space="preserve"> Halı</w:t>
      </w:r>
      <w:r>
        <w:tab/>
      </w:r>
      <w:r w:rsidRPr="007125B2">
        <w:tab/>
      </w:r>
      <w:r w:rsidRPr="007125B2">
        <w:rPr>
          <w:b/>
          <w:bCs/>
        </w:rPr>
        <w:t>B)</w:t>
      </w:r>
      <w:r w:rsidRPr="007125B2">
        <w:t xml:space="preserve"> Toprak</w:t>
      </w:r>
    </w:p>
    <w:p w:rsidR="00C01B14" w:rsidRPr="007125B2" w:rsidRDefault="00C01B14">
      <w:r w:rsidRPr="007125B2">
        <w:rPr>
          <w:b/>
          <w:bCs/>
        </w:rPr>
        <w:t>C)</w:t>
      </w:r>
      <w:r>
        <w:t xml:space="preserve"> Beton</w:t>
      </w:r>
      <w:r>
        <w:tab/>
      </w:r>
      <w:r>
        <w:tab/>
      </w:r>
      <w:r w:rsidRPr="007125B2">
        <w:rPr>
          <w:b/>
          <w:bCs/>
        </w:rPr>
        <w:t>D)</w:t>
      </w:r>
      <w:r w:rsidRPr="007125B2">
        <w:t xml:space="preserve"> Taşlı Zemin</w:t>
      </w:r>
    </w:p>
    <w:p w:rsidR="00C01B14" w:rsidRPr="007125B2" w:rsidRDefault="00C01B14"/>
    <w:p w:rsidR="00C01B14" w:rsidRDefault="00C01B14"/>
    <w:p w:rsidR="00C01B14" w:rsidRDefault="00C01B14"/>
    <w:p w:rsidR="00C01B14" w:rsidRPr="007125B2" w:rsidRDefault="00C01B14"/>
    <w:p w:rsidR="00C01B14" w:rsidRPr="007125B2" w:rsidRDefault="00C01B14" w:rsidP="0041692F">
      <w:pPr>
        <w:jc w:val="both"/>
        <w:rPr>
          <w:b/>
          <w:bCs/>
        </w:rPr>
      </w:pPr>
      <w:r w:rsidRPr="007125B2">
        <w:rPr>
          <w:b/>
          <w:bCs/>
        </w:rPr>
        <w:t xml:space="preserve">15- Kuvvetlerle ilgili olarak aşağıda verilen ifadelerden hangisi </w:t>
      </w:r>
      <w:r w:rsidRPr="007125B2">
        <w:rPr>
          <w:b/>
          <w:bCs/>
          <w:u w:val="single"/>
        </w:rPr>
        <w:t>yanlıştır</w:t>
      </w:r>
      <w:r w:rsidRPr="007125B2">
        <w:rPr>
          <w:b/>
          <w:bCs/>
        </w:rPr>
        <w:t>?</w:t>
      </w:r>
    </w:p>
    <w:p w:rsidR="00C01B14" w:rsidRPr="007125B2" w:rsidRDefault="00C01B14">
      <w:r w:rsidRPr="007125B2">
        <w:rPr>
          <w:b/>
          <w:bCs/>
        </w:rPr>
        <w:t>A)</w:t>
      </w:r>
      <w:r w:rsidRPr="007125B2">
        <w:t xml:space="preserve"> Cisimleri harekete geçirebilir.</w:t>
      </w:r>
    </w:p>
    <w:p w:rsidR="00C01B14" w:rsidRPr="007125B2" w:rsidRDefault="00C01B14">
      <w:r w:rsidRPr="007125B2">
        <w:rPr>
          <w:b/>
          <w:bCs/>
        </w:rPr>
        <w:t>B)</w:t>
      </w:r>
      <w:r w:rsidRPr="007125B2">
        <w:t xml:space="preserve"> İtme veya çekme etkisi olabilir.</w:t>
      </w:r>
    </w:p>
    <w:p w:rsidR="00C01B14" w:rsidRPr="007125B2" w:rsidRDefault="00C01B14">
      <w:r w:rsidRPr="007125B2">
        <w:rPr>
          <w:b/>
          <w:bCs/>
        </w:rPr>
        <w:t>C)</w:t>
      </w:r>
      <w:r w:rsidRPr="007125B2">
        <w:t xml:space="preserve"> Cisimlerin şeklini değiştirebilir.</w:t>
      </w:r>
    </w:p>
    <w:p w:rsidR="00C01B14" w:rsidRDefault="00C01B14">
      <w:r w:rsidRPr="007125B2">
        <w:rPr>
          <w:b/>
          <w:bCs/>
        </w:rPr>
        <w:t>D)</w:t>
      </w:r>
      <w:r w:rsidRPr="007125B2">
        <w:t xml:space="preserve"> Cisimlerin miktarını arttırabilir.</w:t>
      </w:r>
      <w:r>
        <w:t xml:space="preserve"> </w:t>
      </w:r>
    </w:p>
    <w:p w:rsidR="00C01B14" w:rsidRPr="007125B2" w:rsidRDefault="00C01B14"/>
    <w:p w:rsidR="00C01B14" w:rsidRPr="007125B2" w:rsidRDefault="00C01B14">
      <w:r>
        <w:t>16)</w:t>
      </w:r>
    </w:p>
    <w:p w:rsidR="00C01B14" w:rsidRDefault="00C01B14" w:rsidP="0075067B">
      <w:pPr>
        <w:rPr>
          <w:noProof/>
        </w:rPr>
      </w:pPr>
      <w:r>
        <w:rPr>
          <w:noProof/>
        </w:rPr>
        <w:pict>
          <v:shape id="Resim 1" o:spid="_x0000_i1025" type="#_x0000_t75" style="width:239.25pt;height:199.5pt;visibility:visible">
            <v:imagedata r:id="rId15" o:title="" gain="109227f" blacklevel="-6554f"/>
          </v:shape>
        </w:pict>
      </w:r>
    </w:p>
    <w:p w:rsidR="00C01B14" w:rsidRDefault="00C01B14" w:rsidP="007125B2"/>
    <w:p w:rsidR="00C01B14" w:rsidRDefault="00C01B14" w:rsidP="007125B2">
      <w:r>
        <w:t>17)</w:t>
      </w:r>
    </w:p>
    <w:p w:rsidR="00C01B14" w:rsidRDefault="00C01B14" w:rsidP="007125B2">
      <w:pPr>
        <w:rPr>
          <w:noProof/>
        </w:rPr>
      </w:pPr>
      <w:r>
        <w:rPr>
          <w:noProof/>
        </w:rPr>
        <w:pict>
          <v:shape id="Resim 19" o:spid="_x0000_i1026" type="#_x0000_t75" style="width:257.25pt;height:238.5pt;visibility:visible">
            <v:imagedata r:id="rId16" o:title=""/>
          </v:shape>
        </w:pict>
      </w:r>
    </w:p>
    <w:p w:rsidR="00C01B14" w:rsidRDefault="00C01B14" w:rsidP="007125B2"/>
    <w:p w:rsidR="00C01B14" w:rsidRPr="009804A4" w:rsidRDefault="00C01B14" w:rsidP="00BC64DA">
      <w:pPr>
        <w:ind w:left="708"/>
        <w:rPr>
          <w:noProof/>
        </w:rPr>
      </w:pPr>
    </w:p>
    <w:p w:rsidR="00C01B14" w:rsidRPr="009804A4" w:rsidRDefault="00C01B14" w:rsidP="007125B2">
      <w:pPr>
        <w:ind w:left="708"/>
        <w:rPr>
          <w:noProof/>
        </w:rPr>
      </w:pPr>
    </w:p>
    <w:p w:rsidR="00C01B14" w:rsidRPr="009804A4" w:rsidRDefault="00C01B14" w:rsidP="007125B2">
      <w:pPr>
        <w:ind w:left="708"/>
        <w:rPr>
          <w:noProof/>
        </w:rPr>
      </w:pPr>
    </w:p>
    <w:p w:rsidR="00C01B14" w:rsidRPr="009804A4" w:rsidRDefault="00C01B14" w:rsidP="007125B2">
      <w:pPr>
        <w:ind w:left="708"/>
        <w:rPr>
          <w:noProof/>
        </w:rPr>
      </w:pPr>
    </w:p>
    <w:p w:rsidR="00C01B14" w:rsidRPr="009804A4" w:rsidRDefault="00C01B14" w:rsidP="007125B2">
      <w:pPr>
        <w:ind w:left="708"/>
        <w:rPr>
          <w:noProof/>
        </w:rPr>
      </w:pPr>
    </w:p>
    <w:p w:rsidR="00C01B14" w:rsidRDefault="00C01B14" w:rsidP="007125B2">
      <w:pPr>
        <w:ind w:left="708"/>
      </w:pPr>
    </w:p>
    <w:p w:rsidR="00C01B14" w:rsidRPr="007125B2" w:rsidRDefault="00C01B14" w:rsidP="007125B2">
      <w:pPr>
        <w:tabs>
          <w:tab w:val="left" w:pos="6030"/>
        </w:tabs>
        <w:ind w:left="708"/>
      </w:pPr>
      <w:r>
        <w:tab/>
      </w:r>
      <w:r>
        <w:rPr>
          <w:noProof/>
        </w:rPr>
        <w:pict>
          <v:shape id="Resim 4" o:spid="_x0000_i1027" type="#_x0000_t75" style="width:248.25pt;height:169.5pt;visibility:visible">
            <v:imagedata r:id="rId17" o:title=""/>
          </v:shape>
        </w:pict>
      </w:r>
    </w:p>
    <w:sectPr w:rsidR="00C01B14" w:rsidRPr="007125B2" w:rsidSect="00DA72B2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savePreviewPicture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5A71"/>
    <w:rsid w:val="0012504B"/>
    <w:rsid w:val="00214CC2"/>
    <w:rsid w:val="0022462E"/>
    <w:rsid w:val="0030119F"/>
    <w:rsid w:val="0041692F"/>
    <w:rsid w:val="004221B7"/>
    <w:rsid w:val="004822C5"/>
    <w:rsid w:val="0050718B"/>
    <w:rsid w:val="005273CD"/>
    <w:rsid w:val="005C08AD"/>
    <w:rsid w:val="005E06BC"/>
    <w:rsid w:val="005F5A71"/>
    <w:rsid w:val="006B7A52"/>
    <w:rsid w:val="006F0AEC"/>
    <w:rsid w:val="00711DED"/>
    <w:rsid w:val="007125B2"/>
    <w:rsid w:val="0075067B"/>
    <w:rsid w:val="00834073"/>
    <w:rsid w:val="008C34AC"/>
    <w:rsid w:val="008E46A5"/>
    <w:rsid w:val="009804A4"/>
    <w:rsid w:val="00A13B62"/>
    <w:rsid w:val="00AB3BDD"/>
    <w:rsid w:val="00AC27FD"/>
    <w:rsid w:val="00AF3971"/>
    <w:rsid w:val="00BC64DA"/>
    <w:rsid w:val="00C01B14"/>
    <w:rsid w:val="00C41964"/>
    <w:rsid w:val="00CA25B1"/>
    <w:rsid w:val="00DA72B2"/>
    <w:rsid w:val="00DC11C5"/>
    <w:rsid w:val="00EB56BA"/>
    <w:rsid w:val="00FC6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A71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C68F7"/>
    <w:pPr>
      <w:keepNext/>
      <w:keepLines/>
      <w:spacing w:before="480" w:line="276" w:lineRule="auto"/>
      <w:outlineLvl w:val="0"/>
    </w:pPr>
    <w:rPr>
      <w:b/>
      <w:bCs/>
      <w:color w:val="365F91"/>
      <w:sz w:val="28"/>
      <w:szCs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C68F7"/>
    <w:pPr>
      <w:keepNext/>
      <w:keepLines/>
      <w:spacing w:before="200" w:line="276" w:lineRule="auto"/>
      <w:outlineLvl w:val="1"/>
    </w:pPr>
    <w:rPr>
      <w:b/>
      <w:bCs/>
      <w:color w:val="4F81BD"/>
      <w:sz w:val="26"/>
      <w:szCs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C68F7"/>
    <w:pPr>
      <w:keepNext/>
      <w:keepLines/>
      <w:spacing w:before="200" w:line="276" w:lineRule="auto"/>
      <w:outlineLvl w:val="2"/>
    </w:pPr>
    <w:rPr>
      <w:b/>
      <w:bCs/>
      <w:color w:val="4F81BD"/>
      <w:sz w:val="22"/>
      <w:szCs w:val="22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C68F7"/>
    <w:pPr>
      <w:keepNext/>
      <w:keepLines/>
      <w:spacing w:before="200" w:line="276" w:lineRule="auto"/>
      <w:outlineLvl w:val="3"/>
    </w:pPr>
    <w:rPr>
      <w:b/>
      <w:bCs/>
      <w:i/>
      <w:iCs/>
      <w:color w:val="4F81BD"/>
      <w:sz w:val="22"/>
      <w:szCs w:val="22"/>
      <w:lang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C68F7"/>
    <w:pPr>
      <w:keepNext/>
      <w:keepLines/>
      <w:spacing w:before="200" w:line="276" w:lineRule="auto"/>
      <w:outlineLvl w:val="4"/>
    </w:pPr>
    <w:rPr>
      <w:color w:val="243F60"/>
      <w:sz w:val="22"/>
      <w:szCs w:val="22"/>
      <w:lang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C68F7"/>
    <w:pPr>
      <w:keepNext/>
      <w:keepLines/>
      <w:spacing w:before="200" w:line="276" w:lineRule="auto"/>
      <w:outlineLvl w:val="5"/>
    </w:pPr>
    <w:rPr>
      <w:i/>
      <w:iCs/>
      <w:color w:val="243F60"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C68F7"/>
    <w:pPr>
      <w:keepNext/>
      <w:keepLines/>
      <w:spacing w:before="200" w:line="276" w:lineRule="auto"/>
      <w:outlineLvl w:val="6"/>
    </w:pPr>
    <w:rPr>
      <w:i/>
      <w:iCs/>
      <w:color w:val="404040"/>
      <w:sz w:val="22"/>
      <w:szCs w:val="22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C68F7"/>
    <w:rPr>
      <w:rFonts w:ascii="Times New Roman" w:hAnsi="Times New Roman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C68F7"/>
    <w:rPr>
      <w:rFonts w:ascii="Times New Roman" w:hAnsi="Times New Roman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C68F7"/>
    <w:rPr>
      <w:rFonts w:ascii="Times New Roman" w:hAnsi="Times New Roman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FC68F7"/>
    <w:rPr>
      <w:rFonts w:ascii="Times New Roman" w:hAnsi="Times New Roman" w:cs="Times New Roman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FC68F7"/>
    <w:rPr>
      <w:rFonts w:ascii="Times New Roman" w:hAnsi="Times New Roman" w:cs="Times New Roman"/>
      <w:color w:val="243F60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FC68F7"/>
    <w:rPr>
      <w:rFonts w:ascii="Times New Roman" w:hAnsi="Times New Roman" w:cs="Times New Roman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FC68F7"/>
    <w:rPr>
      <w:rFonts w:ascii="Times New Roman" w:hAnsi="Times New Roman" w:cs="Times New Roman"/>
      <w:i/>
      <w:iCs/>
      <w:color w:val="404040"/>
    </w:rPr>
  </w:style>
  <w:style w:type="paragraph" w:styleId="Title">
    <w:name w:val="Title"/>
    <w:basedOn w:val="Normal"/>
    <w:next w:val="Normal"/>
    <w:link w:val="TitleChar"/>
    <w:uiPriority w:val="99"/>
    <w:qFormat/>
    <w:rsid w:val="00FC68F7"/>
    <w:pPr>
      <w:pBdr>
        <w:bottom w:val="single" w:sz="8" w:space="4" w:color="4F81BD"/>
      </w:pBdr>
      <w:spacing w:after="300"/>
    </w:pPr>
    <w:rPr>
      <w:color w:val="17365D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FC68F7"/>
    <w:rPr>
      <w:rFonts w:ascii="Times New Roman" w:hAnsi="Times New Roman" w:cs="Times New Roman"/>
      <w:color w:val="17365D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99"/>
    <w:qFormat/>
    <w:rsid w:val="00FC68F7"/>
    <w:rPr>
      <w:rFonts w:cs="Times New Roman"/>
      <w:i/>
      <w:iCs/>
    </w:rPr>
  </w:style>
  <w:style w:type="paragraph" w:styleId="NoSpacing">
    <w:name w:val="No Spacing"/>
    <w:uiPriority w:val="99"/>
    <w:qFormat/>
    <w:rsid w:val="00FC68F7"/>
    <w:rPr>
      <w:lang w:eastAsia="en-US"/>
    </w:rPr>
  </w:style>
  <w:style w:type="paragraph" w:styleId="ListParagraph">
    <w:name w:val="List Paragraph"/>
    <w:basedOn w:val="Normal"/>
    <w:uiPriority w:val="99"/>
    <w:qFormat/>
    <w:rsid w:val="00FC68F7"/>
    <w:pPr>
      <w:spacing w:after="200" w:line="276" w:lineRule="auto"/>
      <w:ind w:left="720"/>
    </w:pPr>
    <w:rPr>
      <w:lang w:eastAsia="en-US"/>
    </w:rPr>
  </w:style>
  <w:style w:type="character" w:styleId="BookTitle">
    <w:name w:val="Book Title"/>
    <w:basedOn w:val="DefaultParagraphFont"/>
    <w:uiPriority w:val="99"/>
    <w:qFormat/>
    <w:rsid w:val="00FC68F7"/>
    <w:rPr>
      <w:rFonts w:cs="Times New Roman"/>
      <w:b/>
      <w:bCs/>
      <w:smallCaps/>
      <w:spacing w:val="5"/>
    </w:rPr>
  </w:style>
  <w:style w:type="paragraph" w:customStyle="1" w:styleId="standart">
    <w:name w:val="standart"/>
    <w:basedOn w:val="Normal"/>
    <w:link w:val="standartChar"/>
    <w:uiPriority w:val="99"/>
    <w:rsid w:val="00FC68F7"/>
    <w:pPr>
      <w:spacing w:after="200" w:line="276" w:lineRule="auto"/>
    </w:pPr>
    <w:rPr>
      <w:lang w:eastAsia="en-US"/>
    </w:rPr>
  </w:style>
  <w:style w:type="character" w:customStyle="1" w:styleId="standartChar">
    <w:name w:val="standart Char"/>
    <w:basedOn w:val="DefaultParagraphFont"/>
    <w:link w:val="standart"/>
    <w:uiPriority w:val="99"/>
    <w:locked/>
    <w:rsid w:val="00FC68F7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5F5A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F5A71"/>
    <w:rPr>
      <w:rFonts w:ascii="Tahoma" w:hAnsi="Tahoma" w:cs="Tahoma"/>
      <w:sz w:val="16"/>
      <w:szCs w:val="16"/>
      <w:lang w:eastAsia="tr-TR"/>
    </w:rPr>
  </w:style>
  <w:style w:type="character" w:styleId="Strong">
    <w:name w:val="Strong"/>
    <w:basedOn w:val="DefaultParagraphFont"/>
    <w:uiPriority w:val="99"/>
    <w:qFormat/>
    <w:rsid w:val="005F5A71"/>
    <w:rPr>
      <w:rFonts w:cs="Times New Roman"/>
      <w:b/>
      <w:bCs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emf"/><Relationship Id="rId10" Type="http://schemas.openxmlformats.org/officeDocument/2006/relationships/image" Target="media/image7.jpeg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3</Pages>
  <Words>648</Words>
  <Characters>3694</Characters>
  <Application>Microsoft Office Outlook</Application>
  <DocSecurity>0</DocSecurity>
  <Lines>0</Lines>
  <Paragraphs>0</Paragraphs>
  <ScaleCrop>false</ScaleCrop>
  <Company>F_s_M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Soyadı:</dc:title>
  <dc:subject/>
  <dc:creator>yılmaz</dc:creator>
  <cp:keywords/>
  <dc:description/>
  <cp:lastModifiedBy>fatih</cp:lastModifiedBy>
  <cp:revision>3</cp:revision>
  <dcterms:created xsi:type="dcterms:W3CDTF">2014-12-02T17:10:00Z</dcterms:created>
  <dcterms:modified xsi:type="dcterms:W3CDTF">2014-12-02T18:30:00Z</dcterms:modified>
</cp:coreProperties>
</file>